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B8039" w14:textId="35385926" w:rsidR="009635D0" w:rsidRPr="009841A0" w:rsidRDefault="001F2DD4" w:rsidP="009635D0">
      <w:pPr>
        <w:spacing w:after="0" w:line="240" w:lineRule="auto"/>
        <w:rPr>
          <w:rFonts w:asciiTheme="minorHAnsi" w:hAnsiTheme="minorHAnsi" w:cs="Calibri"/>
          <w:b/>
          <w:sz w:val="28"/>
          <w:lang w:val="es-ES_tradnl"/>
        </w:rPr>
      </w:pPr>
      <w:r w:rsidRPr="009841A0">
        <w:rPr>
          <w:rFonts w:asciiTheme="minorHAnsi" w:hAnsiTheme="minorHAnsi" w:cs="Calibri"/>
          <w:b/>
          <w:sz w:val="28"/>
          <w:lang w:val="es-ES_tradnl"/>
        </w:rPr>
        <w:t>PLAN CONCERTADO</w:t>
      </w:r>
    </w:p>
    <w:tbl>
      <w:tblPr>
        <w:tblpPr w:leftFromText="141" w:rightFromText="141" w:vertAnchor="page" w:horzAnchor="margin" w:tblpY="2281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1275"/>
        <w:gridCol w:w="426"/>
        <w:gridCol w:w="567"/>
        <w:gridCol w:w="2835"/>
        <w:gridCol w:w="850"/>
        <w:gridCol w:w="2410"/>
      </w:tblGrid>
      <w:tr w:rsidR="009841A0" w:rsidRPr="00F3225C" w14:paraId="2C480DCF" w14:textId="77777777" w:rsidTr="009841A0">
        <w:trPr>
          <w:trHeight w:val="320"/>
        </w:trPr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AB032F" w14:textId="77777777" w:rsidR="009841A0" w:rsidRPr="00F3225C" w:rsidRDefault="009841A0" w:rsidP="009841A0">
            <w:pPr>
              <w:pStyle w:val="Encabezado"/>
              <w:rPr>
                <w:rFonts w:cs="Arial"/>
              </w:rPr>
            </w:pPr>
            <w:bookmarkStart w:id="0" w:name="_Hlk512962156"/>
            <w:r w:rsidRPr="00F3225C">
              <w:rPr>
                <w:rFonts w:cs="Arial"/>
                <w:b/>
              </w:rPr>
              <w:t>PROGRAMA DE FORMACIÓN:</w:t>
            </w:r>
            <w:r w:rsidRPr="00F3225C">
              <w:rPr>
                <w:rFonts w:cs="Arial"/>
              </w:rPr>
              <w:t xml:space="preserve">           </w:t>
            </w:r>
            <w:r w:rsidRPr="00F3225C">
              <w:rPr>
                <w:rFonts w:cs="Arial"/>
                <w:b/>
              </w:rPr>
              <w:t xml:space="preserve"> 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9A5ECA2" w14:textId="7EEB7EB9" w:rsidR="009841A0" w:rsidRPr="00F3225C" w:rsidRDefault="00355667" w:rsidP="009841A0">
            <w:pPr>
              <w:pStyle w:val="Encabezado"/>
              <w:jc w:val="center"/>
              <w:rPr>
                <w:rFonts w:cs="Arial"/>
              </w:rPr>
            </w:pPr>
            <w:r>
              <w:rPr>
                <w:rFonts w:cs="Arial"/>
                <w:i/>
              </w:rPr>
              <w:t>T</w:t>
            </w:r>
            <w:r w:rsidR="00B5758F">
              <w:rPr>
                <w:rFonts w:cs="Arial"/>
                <w:i/>
              </w:rPr>
              <w:t>écnico mecánico de maquinaria industrial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73AC10" w14:textId="77777777" w:rsidR="009841A0" w:rsidRPr="00F3225C" w:rsidRDefault="009841A0" w:rsidP="009841A0">
            <w:pPr>
              <w:pStyle w:val="Encabezado"/>
              <w:rPr>
                <w:rFonts w:cs="Arial"/>
              </w:rPr>
            </w:pPr>
            <w:r w:rsidRPr="00F3225C">
              <w:rPr>
                <w:b/>
              </w:rPr>
              <w:t>FICHA:</w:t>
            </w:r>
            <w:r>
              <w:rPr>
                <w:b/>
              </w:rPr>
              <w:t xml:space="preserve">    </w:t>
            </w:r>
            <w:r w:rsidRPr="00655BB6">
              <w:rPr>
                <w:rFonts w:cs="Arial"/>
                <w:i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99CB7E8" w14:textId="3FF2BF78" w:rsidR="009841A0" w:rsidRPr="000D60B0" w:rsidRDefault="005F2992" w:rsidP="004C2CC9">
            <w:pPr>
              <w:pStyle w:val="Encabezado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3363642</w:t>
            </w:r>
          </w:p>
        </w:tc>
      </w:tr>
      <w:tr w:rsidR="009841A0" w:rsidRPr="00F3225C" w14:paraId="3DBFA297" w14:textId="77777777" w:rsidTr="009841A0">
        <w:trPr>
          <w:trHeight w:val="321"/>
        </w:trPr>
        <w:tc>
          <w:tcPr>
            <w:tcW w:w="1555" w:type="dxa"/>
            <w:tcBorders>
              <w:right w:val="nil"/>
            </w:tcBorders>
          </w:tcPr>
          <w:p w14:paraId="63467F76" w14:textId="77777777" w:rsidR="009841A0" w:rsidRPr="00F3225C" w:rsidRDefault="009841A0" w:rsidP="009841A0">
            <w:pPr>
              <w:pStyle w:val="Encabezado"/>
            </w:pPr>
            <w:r w:rsidRPr="00F3225C">
              <w:rPr>
                <w:rFonts w:cs="Arial"/>
                <w:b/>
                <w:lang w:val="es-ES_tradnl"/>
              </w:rPr>
              <w:t>CENTRO:</w:t>
            </w:r>
          </w:p>
        </w:tc>
        <w:tc>
          <w:tcPr>
            <w:tcW w:w="8363" w:type="dxa"/>
            <w:gridSpan w:val="6"/>
            <w:tcBorders>
              <w:left w:val="nil"/>
            </w:tcBorders>
          </w:tcPr>
          <w:p w14:paraId="2294B3BA" w14:textId="77777777" w:rsidR="009841A0" w:rsidRPr="00F3225C" w:rsidRDefault="009841A0" w:rsidP="009841A0">
            <w:pPr>
              <w:pStyle w:val="Encabezado"/>
              <w:jc w:val="center"/>
            </w:pPr>
            <w:r w:rsidRPr="00F3225C">
              <w:rPr>
                <w:rFonts w:cs="Arial"/>
                <w:i/>
                <w:lang w:val="es-ES_tradnl"/>
              </w:rPr>
              <w:t>Diseño e Innovación Tecnológica Industrial</w:t>
            </w:r>
          </w:p>
        </w:tc>
      </w:tr>
      <w:tr w:rsidR="009841A0" w:rsidRPr="00F3225C" w14:paraId="3B245507" w14:textId="77777777" w:rsidTr="009841A0">
        <w:trPr>
          <w:trHeight w:val="426"/>
        </w:trPr>
        <w:tc>
          <w:tcPr>
            <w:tcW w:w="3256" w:type="dxa"/>
            <w:gridSpan w:val="3"/>
            <w:tcBorders>
              <w:right w:val="nil"/>
            </w:tcBorders>
            <w:vAlign w:val="center"/>
          </w:tcPr>
          <w:p w14:paraId="7BCD4149" w14:textId="77777777" w:rsidR="009841A0" w:rsidRPr="00F3225C" w:rsidRDefault="009841A0" w:rsidP="009841A0">
            <w:pPr>
              <w:pStyle w:val="Encabezado"/>
              <w:rPr>
                <w:b/>
              </w:rPr>
            </w:pPr>
            <w:r w:rsidRPr="00F3225C">
              <w:rPr>
                <w:b/>
                <w:lang w:val="es-ES_tradnl"/>
              </w:rPr>
              <w:t>NOMBRE DEL INSTRUCTOR:</w:t>
            </w:r>
            <w:r>
              <w:rPr>
                <w:b/>
                <w:lang w:val="es-ES_tradnl"/>
              </w:rPr>
              <w:t xml:space="preserve"> </w:t>
            </w:r>
          </w:p>
        </w:tc>
        <w:tc>
          <w:tcPr>
            <w:tcW w:w="6662" w:type="dxa"/>
            <w:gridSpan w:val="4"/>
            <w:tcBorders>
              <w:left w:val="nil"/>
            </w:tcBorders>
            <w:vAlign w:val="center"/>
          </w:tcPr>
          <w:p w14:paraId="0C4E83D6" w14:textId="03AF70D1" w:rsidR="009841A0" w:rsidRPr="0042360B" w:rsidRDefault="00AE785D" w:rsidP="009841A0">
            <w:pPr>
              <w:pStyle w:val="Encabezado"/>
              <w:jc w:val="center"/>
              <w:rPr>
                <w:rFonts w:cs="Arial"/>
                <w:i/>
                <w:iCs/>
                <w:lang w:val="es-ES_tradnl"/>
              </w:rPr>
            </w:pPr>
            <w:r>
              <w:rPr>
                <w:rFonts w:cs="Arial"/>
                <w:i/>
                <w:iCs/>
                <w:lang w:val="es-ES_tradnl"/>
              </w:rPr>
              <w:t xml:space="preserve">Luis Eduardo Agudelo </w:t>
            </w:r>
            <w:r w:rsidR="008C2DA1">
              <w:rPr>
                <w:rFonts w:cs="Arial"/>
                <w:i/>
                <w:iCs/>
                <w:lang w:val="es-ES_tradnl"/>
              </w:rPr>
              <w:t>M</w:t>
            </w:r>
            <w:r>
              <w:rPr>
                <w:rFonts w:cs="Arial"/>
                <w:i/>
                <w:iCs/>
                <w:lang w:val="es-ES_tradnl"/>
              </w:rPr>
              <w:t>oncada</w:t>
            </w:r>
          </w:p>
        </w:tc>
      </w:tr>
      <w:tr w:rsidR="009841A0" w:rsidRPr="00F3225C" w14:paraId="4B78B54E" w14:textId="77777777" w:rsidTr="009841A0">
        <w:trPr>
          <w:trHeight w:val="434"/>
        </w:trPr>
        <w:tc>
          <w:tcPr>
            <w:tcW w:w="3823" w:type="dxa"/>
            <w:gridSpan w:val="4"/>
            <w:tcBorders>
              <w:right w:val="nil"/>
            </w:tcBorders>
            <w:vAlign w:val="center"/>
          </w:tcPr>
          <w:p w14:paraId="7BDEAE6D" w14:textId="77777777" w:rsidR="009841A0" w:rsidRPr="00F3225C" w:rsidRDefault="009841A0" w:rsidP="009841A0">
            <w:pPr>
              <w:pStyle w:val="Encabezado"/>
              <w:rPr>
                <w:b/>
                <w:lang w:val="es-ES_tradnl"/>
              </w:rPr>
            </w:pPr>
            <w:r w:rsidRPr="00F3225C">
              <w:rPr>
                <w:rFonts w:cs="Arial"/>
                <w:b/>
              </w:rPr>
              <w:t xml:space="preserve">CIUDAD Y FECHA DE </w:t>
            </w:r>
            <w:r>
              <w:rPr>
                <w:rFonts w:cs="Arial"/>
                <w:b/>
              </w:rPr>
              <w:t>CONCERTACION</w:t>
            </w:r>
            <w:r w:rsidRPr="00F3225C">
              <w:rPr>
                <w:rFonts w:cs="Arial"/>
                <w:b/>
              </w:rPr>
              <w:t xml:space="preserve">:                   </w:t>
            </w:r>
          </w:p>
        </w:tc>
        <w:tc>
          <w:tcPr>
            <w:tcW w:w="6095" w:type="dxa"/>
            <w:gridSpan w:val="3"/>
            <w:tcBorders>
              <w:left w:val="nil"/>
            </w:tcBorders>
            <w:vAlign w:val="center"/>
          </w:tcPr>
          <w:p w14:paraId="28D69757" w14:textId="4B432782" w:rsidR="009841A0" w:rsidRPr="00745153" w:rsidRDefault="009841A0" w:rsidP="009841A0">
            <w:pPr>
              <w:pStyle w:val="Encabezado"/>
              <w:jc w:val="center"/>
              <w:rPr>
                <w:rFonts w:cs="Arial"/>
                <w:i/>
                <w:lang w:val="es-ES_tradnl"/>
              </w:rPr>
            </w:pPr>
            <w:proofErr w:type="gramStart"/>
            <w:r>
              <w:rPr>
                <w:rFonts w:cs="Arial"/>
                <w:i/>
                <w:lang w:val="es-ES_tradnl"/>
              </w:rPr>
              <w:t xml:space="preserve">Dosquebradas, </w:t>
            </w:r>
            <w:r w:rsidR="00AE785D">
              <w:rPr>
                <w:rFonts w:cs="Arial"/>
                <w:i/>
                <w:lang w:val="es-ES_tradnl"/>
              </w:rPr>
              <w:t xml:space="preserve"> </w:t>
            </w:r>
            <w:r w:rsidR="007A7468">
              <w:rPr>
                <w:rFonts w:cs="Arial"/>
                <w:i/>
                <w:lang w:val="es-ES_tradnl"/>
              </w:rPr>
              <w:t>12</w:t>
            </w:r>
            <w:proofErr w:type="gramEnd"/>
            <w:r w:rsidR="007A7468">
              <w:rPr>
                <w:rFonts w:cs="Arial"/>
                <w:i/>
                <w:lang w:val="es-ES_tradnl"/>
              </w:rPr>
              <w:t xml:space="preserve"> DE MAYO DE 2026</w:t>
            </w:r>
          </w:p>
        </w:tc>
      </w:tr>
    </w:tbl>
    <w:p w14:paraId="0B15CD23" w14:textId="77777777" w:rsidR="009635D0" w:rsidRPr="008753B6" w:rsidRDefault="009635D0" w:rsidP="009635D0">
      <w:pPr>
        <w:tabs>
          <w:tab w:val="left" w:pos="0"/>
        </w:tabs>
        <w:spacing w:after="0" w:line="240" w:lineRule="auto"/>
        <w:jc w:val="center"/>
        <w:rPr>
          <w:rFonts w:asciiTheme="minorHAnsi" w:hAnsiTheme="minorHAnsi"/>
        </w:rPr>
      </w:pPr>
    </w:p>
    <w:p w14:paraId="34BEB3AB" w14:textId="77777777" w:rsidR="00036B80" w:rsidRPr="00A16731" w:rsidRDefault="00036B80" w:rsidP="009635D0">
      <w:pPr>
        <w:tabs>
          <w:tab w:val="left" w:pos="810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bookmarkEnd w:id="0"/>
    <w:p w14:paraId="23436A59" w14:textId="1E6836A6" w:rsidR="00E47BEA" w:rsidRPr="001F4EAA" w:rsidRDefault="003B7C59" w:rsidP="00E47BEA">
      <w:pPr>
        <w:pStyle w:val="Prrafodelista"/>
        <w:tabs>
          <w:tab w:val="left" w:pos="810"/>
        </w:tabs>
        <w:spacing w:after="0" w:line="240" w:lineRule="auto"/>
        <w:ind w:left="0"/>
        <w:rPr>
          <w:b/>
          <w:bCs/>
        </w:rPr>
      </w:pPr>
      <w:r>
        <w:rPr>
          <w:b/>
          <w:bCs/>
          <w:color w:val="FF0000"/>
        </w:rPr>
        <w:t>CALENDARIO</w:t>
      </w:r>
    </w:p>
    <w:p w14:paraId="6C538E94" w14:textId="77777777" w:rsidR="00E47BEA" w:rsidRDefault="00E47BEA" w:rsidP="009635D0">
      <w:pPr>
        <w:tabs>
          <w:tab w:val="left" w:pos="810"/>
        </w:tabs>
        <w:spacing w:after="0" w:line="240" w:lineRule="auto"/>
        <w:rPr>
          <w:rFonts w:asciiTheme="minorHAnsi" w:hAnsiTheme="minorHAnsi"/>
        </w:rPr>
      </w:pPr>
    </w:p>
    <w:p w14:paraId="233F4605" w14:textId="5453F1EA" w:rsidR="00CC7002" w:rsidRDefault="003B7C59" w:rsidP="00C738B1">
      <w:pPr>
        <w:jc w:val="both"/>
        <w:rPr>
          <w:rFonts w:asciiTheme="minorHAnsi" w:hAnsiTheme="minorHAnsi" w:cs="Calibri"/>
          <w:bCs/>
          <w:lang w:val="es-ES_tradnl"/>
        </w:rPr>
      </w:pPr>
      <w:r>
        <w:rPr>
          <w:rFonts w:asciiTheme="minorHAnsi" w:hAnsiTheme="minorHAnsi" w:cs="Calibri"/>
          <w:bCs/>
          <w:lang w:val="es-ES_tradnl"/>
        </w:rPr>
        <w:t xml:space="preserve">El trimestre inicia </w:t>
      </w:r>
      <w:r w:rsidR="00F237B7">
        <w:rPr>
          <w:rFonts w:asciiTheme="minorHAnsi" w:hAnsiTheme="minorHAnsi" w:cs="Calibri"/>
          <w:bCs/>
          <w:lang w:val="es-ES_tradnl"/>
        </w:rPr>
        <w:t>el</w:t>
      </w:r>
      <w:r w:rsidR="00D76A93">
        <w:rPr>
          <w:rFonts w:asciiTheme="minorHAnsi" w:hAnsiTheme="minorHAnsi" w:cs="Calibri"/>
          <w:bCs/>
          <w:lang w:val="es-ES_tradnl"/>
        </w:rPr>
        <w:t xml:space="preserve"> </w:t>
      </w:r>
      <w:r w:rsidR="007A7468">
        <w:rPr>
          <w:rFonts w:asciiTheme="minorHAnsi" w:hAnsiTheme="minorHAnsi" w:cs="Calibri"/>
          <w:bCs/>
          <w:lang w:val="es-ES_tradnl"/>
        </w:rPr>
        <w:t xml:space="preserve">14 DE ABRIL DE </w:t>
      </w:r>
      <w:r w:rsidR="00465FA7">
        <w:rPr>
          <w:rFonts w:asciiTheme="minorHAnsi" w:hAnsiTheme="minorHAnsi" w:cs="Calibri"/>
          <w:bCs/>
          <w:lang w:val="es-ES_tradnl"/>
        </w:rPr>
        <w:t xml:space="preserve"> 2026</w:t>
      </w:r>
      <w:r w:rsidR="00B5758F">
        <w:rPr>
          <w:rFonts w:asciiTheme="minorHAnsi" w:hAnsiTheme="minorHAnsi" w:cs="Calibri"/>
          <w:bCs/>
          <w:lang w:val="es-ES_tradnl"/>
        </w:rPr>
        <w:t xml:space="preserve"> </w:t>
      </w:r>
      <w:r w:rsidR="00F237B7">
        <w:rPr>
          <w:rFonts w:asciiTheme="minorHAnsi" w:hAnsiTheme="minorHAnsi" w:cs="Calibri"/>
          <w:bCs/>
          <w:lang w:val="es-ES_tradnl"/>
        </w:rPr>
        <w:t>y termina</w:t>
      </w:r>
      <w:r w:rsidR="00465FA7">
        <w:rPr>
          <w:rFonts w:asciiTheme="minorHAnsi" w:hAnsiTheme="minorHAnsi" w:cs="Calibri"/>
          <w:bCs/>
          <w:lang w:val="es-ES_tradnl"/>
        </w:rPr>
        <w:t xml:space="preserve"> el </w:t>
      </w:r>
      <w:r w:rsidR="007A7468">
        <w:rPr>
          <w:rFonts w:asciiTheme="minorHAnsi" w:hAnsiTheme="minorHAnsi" w:cs="Calibri"/>
          <w:bCs/>
          <w:lang w:val="es-ES_tradnl"/>
        </w:rPr>
        <w:t>06 DE JULIO DE 2026</w:t>
      </w:r>
    </w:p>
    <w:p w14:paraId="5C91B116" w14:textId="39D36AAF" w:rsidR="000938D4" w:rsidRDefault="00F237B7" w:rsidP="00C738B1">
      <w:pPr>
        <w:jc w:val="both"/>
        <w:rPr>
          <w:rFonts w:asciiTheme="minorHAnsi" w:eastAsiaTheme="minorHAnsi" w:hAnsiTheme="minorHAnsi" w:cstheme="minorBidi"/>
          <w:b/>
          <w:bCs/>
          <w:color w:val="FF0000"/>
        </w:rPr>
      </w:pPr>
      <w:r>
        <w:rPr>
          <w:rFonts w:asciiTheme="minorHAnsi" w:hAnsiTheme="minorHAnsi" w:cs="Calibri"/>
          <w:bCs/>
          <w:lang w:val="es-ES_tradnl"/>
        </w:rPr>
        <w:t>d</w:t>
      </w:r>
    </w:p>
    <w:p w14:paraId="7585378F" w14:textId="3348ADB0" w:rsidR="0052170B" w:rsidRPr="001F4EAA" w:rsidRDefault="00775B45" w:rsidP="0052170B">
      <w:pPr>
        <w:pStyle w:val="Prrafodelista"/>
        <w:tabs>
          <w:tab w:val="left" w:pos="810"/>
        </w:tabs>
        <w:spacing w:after="0" w:line="240" w:lineRule="auto"/>
        <w:ind w:left="0"/>
        <w:rPr>
          <w:b/>
          <w:bCs/>
        </w:rPr>
      </w:pPr>
      <w:r>
        <w:rPr>
          <w:b/>
          <w:bCs/>
          <w:color w:val="FF0000"/>
        </w:rPr>
        <w:t>PROPUESTA DE TRABAJO</w:t>
      </w:r>
    </w:p>
    <w:p w14:paraId="12B165EF" w14:textId="77777777" w:rsidR="0052170B" w:rsidRDefault="0052170B" w:rsidP="0052170B">
      <w:pPr>
        <w:tabs>
          <w:tab w:val="left" w:pos="810"/>
        </w:tabs>
        <w:spacing w:after="0" w:line="240" w:lineRule="auto"/>
        <w:rPr>
          <w:rFonts w:asciiTheme="minorHAnsi" w:hAnsiTheme="minorHAnsi"/>
        </w:rPr>
      </w:pPr>
    </w:p>
    <w:p w14:paraId="3AA03467" w14:textId="7301AE47" w:rsidR="0052170B" w:rsidRPr="00F20EEB" w:rsidRDefault="00F20EEB" w:rsidP="0052170B">
      <w:pPr>
        <w:jc w:val="both"/>
        <w:rPr>
          <w:rFonts w:asciiTheme="minorHAnsi" w:hAnsiTheme="minorHAnsi" w:cs="Calibri"/>
          <w:bCs/>
          <w:lang w:val="es-ES_tradnl"/>
        </w:rPr>
      </w:pPr>
      <w:r>
        <w:rPr>
          <w:rFonts w:asciiTheme="minorHAnsi" w:hAnsiTheme="minorHAnsi" w:cs="Calibri"/>
          <w:bCs/>
          <w:lang w:val="es-ES_tradnl"/>
        </w:rPr>
        <w:t>Todas las propuestas dependen enteramente de las disposiciones de bioseguridad frente al COVID 19 que puedan tomar las instituciones regionales, nacionales y el SENA.</w:t>
      </w:r>
    </w:p>
    <w:p w14:paraId="190AEABF" w14:textId="4860D855" w:rsidR="00F5459D" w:rsidRDefault="00891B5F" w:rsidP="000E4E32">
      <w:pPr>
        <w:jc w:val="both"/>
        <w:rPr>
          <w:rFonts w:asciiTheme="minorHAnsi" w:hAnsiTheme="minorHAnsi" w:cs="Calibri"/>
          <w:bCs/>
          <w:lang w:val="es-ES_tradnl"/>
        </w:rPr>
      </w:pPr>
      <w:r>
        <w:rPr>
          <w:rFonts w:asciiTheme="minorHAnsi" w:hAnsiTheme="minorHAnsi" w:cs="Calibri"/>
          <w:bCs/>
          <w:lang w:val="es-ES_tradnl"/>
        </w:rPr>
        <w:t xml:space="preserve">En este trimestre trabajaremos </w:t>
      </w:r>
      <w:r w:rsidR="00355667">
        <w:rPr>
          <w:rFonts w:asciiTheme="minorHAnsi" w:hAnsiTheme="minorHAnsi" w:cs="Calibri"/>
          <w:bCs/>
          <w:lang w:val="es-ES_tradnl"/>
        </w:rPr>
        <w:t>la</w:t>
      </w:r>
      <w:r>
        <w:rPr>
          <w:rFonts w:asciiTheme="minorHAnsi" w:hAnsiTheme="minorHAnsi" w:cs="Calibri"/>
          <w:bCs/>
          <w:lang w:val="es-ES_tradnl"/>
        </w:rPr>
        <w:t xml:space="preserve"> </w:t>
      </w:r>
      <w:proofErr w:type="gramStart"/>
      <w:r>
        <w:rPr>
          <w:rFonts w:asciiTheme="minorHAnsi" w:hAnsiTheme="minorHAnsi" w:cs="Calibri"/>
          <w:bCs/>
          <w:lang w:val="es-ES_tradnl"/>
        </w:rPr>
        <w:t>competenci</w:t>
      </w:r>
      <w:r w:rsidR="008029B0">
        <w:rPr>
          <w:rFonts w:asciiTheme="minorHAnsi" w:hAnsiTheme="minorHAnsi" w:cs="Calibri"/>
          <w:bCs/>
          <w:lang w:val="es-ES_tradnl"/>
        </w:rPr>
        <w:t xml:space="preserve">a </w:t>
      </w:r>
      <w:r w:rsidR="007001AC" w:rsidRPr="007001AC">
        <w:rPr>
          <w:rFonts w:asciiTheme="minorHAnsi" w:hAnsiTheme="minorHAnsi" w:cs="Calibri"/>
          <w:bCs/>
          <w:lang w:val="es-ES_tradnl"/>
        </w:rPr>
        <w:t xml:space="preserve"> </w:t>
      </w:r>
      <w:r w:rsidR="007569E3">
        <w:rPr>
          <w:rFonts w:asciiTheme="minorHAnsi" w:hAnsiTheme="minorHAnsi" w:cs="Calibri"/>
          <w:bCs/>
          <w:lang w:val="es-ES_tradnl"/>
        </w:rPr>
        <w:t>REPARACIÓN</w:t>
      </w:r>
      <w:proofErr w:type="gramEnd"/>
      <w:r w:rsidR="007569E3">
        <w:rPr>
          <w:rFonts w:asciiTheme="minorHAnsi" w:hAnsiTheme="minorHAnsi" w:cs="Calibri"/>
          <w:bCs/>
          <w:lang w:val="es-ES_tradnl"/>
        </w:rPr>
        <w:t xml:space="preserve"> DE EQUIPOS DE MAQUINARIA INDUSTRIAL</w:t>
      </w:r>
      <w:r w:rsidR="00C51D5B">
        <w:rPr>
          <w:rFonts w:asciiTheme="minorHAnsi" w:hAnsiTheme="minorHAnsi" w:cs="Calibri"/>
          <w:bCs/>
          <w:lang w:val="es-ES_tradnl"/>
        </w:rPr>
        <w:t>;</w:t>
      </w:r>
      <w:r w:rsidR="00AE785D">
        <w:rPr>
          <w:rFonts w:asciiTheme="minorHAnsi" w:hAnsiTheme="minorHAnsi" w:cs="Calibri"/>
          <w:b/>
          <w:i/>
          <w:iCs/>
          <w:lang w:val="es-ES_tradnl"/>
        </w:rPr>
        <w:t xml:space="preserve"> </w:t>
      </w:r>
      <w:r w:rsidR="00F20EEB">
        <w:rPr>
          <w:rFonts w:asciiTheme="minorHAnsi" w:hAnsiTheme="minorHAnsi" w:cs="Calibri"/>
          <w:bCs/>
          <w:lang w:val="es-ES_tradnl"/>
        </w:rPr>
        <w:t xml:space="preserve">será desarrollada con todos sus resultados de aprendizaje </w:t>
      </w:r>
      <w:r>
        <w:rPr>
          <w:rFonts w:asciiTheme="minorHAnsi" w:hAnsiTheme="minorHAnsi" w:cs="Calibri"/>
          <w:bCs/>
          <w:lang w:val="es-ES_tradnl"/>
        </w:rPr>
        <w:t>durante todo el trimestre</w:t>
      </w:r>
      <w:r w:rsidR="00F20EEB">
        <w:rPr>
          <w:rFonts w:asciiTheme="minorHAnsi" w:hAnsiTheme="minorHAnsi" w:cs="Calibri"/>
          <w:bCs/>
          <w:lang w:val="es-ES_tradnl"/>
        </w:rPr>
        <w:t xml:space="preserve">. </w:t>
      </w:r>
      <w:r>
        <w:rPr>
          <w:rFonts w:asciiTheme="minorHAnsi" w:hAnsiTheme="minorHAnsi" w:cs="Calibri"/>
          <w:bCs/>
          <w:lang w:val="es-ES_tradnl"/>
        </w:rPr>
        <w:t xml:space="preserve">La competencia busca </w:t>
      </w:r>
      <w:r w:rsidR="00AE0FD4">
        <w:rPr>
          <w:rFonts w:asciiTheme="minorHAnsi" w:hAnsiTheme="minorHAnsi" w:cs="Calibri"/>
          <w:bCs/>
          <w:lang w:val="es-ES_tradnl"/>
        </w:rPr>
        <w:t>fortalecer las facultades en el manejo de los dispositivos que nos permitan acceder a las diferentes redes de información</w:t>
      </w:r>
      <w:r w:rsidR="00581AE6">
        <w:rPr>
          <w:rFonts w:asciiTheme="minorHAnsi" w:hAnsiTheme="minorHAnsi" w:cs="Calibri"/>
          <w:bCs/>
          <w:lang w:val="es-ES_tradnl"/>
        </w:rPr>
        <w:t xml:space="preserve">. </w:t>
      </w:r>
    </w:p>
    <w:p w14:paraId="12063093" w14:textId="5C4E6640" w:rsidR="001F2DD4" w:rsidRPr="00F20EEB" w:rsidRDefault="00F20EEB" w:rsidP="00F5459D">
      <w:pPr>
        <w:jc w:val="both"/>
        <w:rPr>
          <w:rFonts w:asciiTheme="minorHAnsi" w:hAnsiTheme="minorHAnsi" w:cs="Calibri"/>
          <w:bCs/>
          <w:lang w:val="es-ES_tradnl"/>
        </w:rPr>
      </w:pPr>
      <w:r>
        <w:rPr>
          <w:rFonts w:asciiTheme="minorHAnsi" w:hAnsiTheme="minorHAnsi" w:cs="Calibri"/>
          <w:bCs/>
          <w:lang w:val="es-ES_tradnl"/>
        </w:rPr>
        <w:t>Debido a la pandemia algunas sesiones serán de acompañamiento</w:t>
      </w:r>
      <w:r w:rsidR="00AE785D">
        <w:rPr>
          <w:rFonts w:asciiTheme="minorHAnsi" w:hAnsiTheme="minorHAnsi" w:cs="Calibri"/>
          <w:bCs/>
          <w:lang w:val="es-ES_tradnl"/>
        </w:rPr>
        <w:t xml:space="preserve"> PRESENCIAL Y </w:t>
      </w:r>
      <w:proofErr w:type="gramStart"/>
      <w:r w:rsidR="00AE785D">
        <w:rPr>
          <w:rFonts w:asciiTheme="minorHAnsi" w:hAnsiTheme="minorHAnsi" w:cs="Calibri"/>
          <w:bCs/>
          <w:lang w:val="es-ES_tradnl"/>
        </w:rPr>
        <w:t xml:space="preserve">VIRTUAL </w:t>
      </w:r>
      <w:r>
        <w:rPr>
          <w:rFonts w:asciiTheme="minorHAnsi" w:hAnsiTheme="minorHAnsi" w:cs="Calibri"/>
          <w:bCs/>
          <w:lang w:val="es-ES_tradnl"/>
        </w:rPr>
        <w:t xml:space="preserve"> por</w:t>
      </w:r>
      <w:proofErr w:type="gramEnd"/>
      <w:r>
        <w:rPr>
          <w:rFonts w:asciiTheme="minorHAnsi" w:hAnsiTheme="minorHAnsi" w:cs="Calibri"/>
          <w:bCs/>
          <w:lang w:val="es-ES_tradnl"/>
        </w:rPr>
        <w:t xml:space="preserve"> el contenido teórico o de simulación </w:t>
      </w:r>
      <w:r w:rsidR="00AE785D">
        <w:rPr>
          <w:rFonts w:asciiTheme="minorHAnsi" w:hAnsiTheme="minorHAnsi" w:cs="Calibri"/>
          <w:bCs/>
          <w:lang w:val="es-ES_tradnl"/>
        </w:rPr>
        <w:t xml:space="preserve">PRÁCTICA Y </w:t>
      </w:r>
      <w:r>
        <w:rPr>
          <w:rFonts w:asciiTheme="minorHAnsi" w:hAnsiTheme="minorHAnsi" w:cs="Calibri"/>
          <w:bCs/>
          <w:lang w:val="es-ES_tradnl"/>
        </w:rPr>
        <w:t xml:space="preserve">por software. </w:t>
      </w:r>
    </w:p>
    <w:p w14:paraId="2B122085" w14:textId="154D6924" w:rsidR="00F20EEB" w:rsidRPr="001F4EAA" w:rsidRDefault="00F20EEB" w:rsidP="00F20EEB">
      <w:pPr>
        <w:pStyle w:val="Prrafodelista"/>
        <w:tabs>
          <w:tab w:val="left" w:pos="810"/>
        </w:tabs>
        <w:spacing w:after="0" w:line="240" w:lineRule="auto"/>
        <w:ind w:left="0"/>
        <w:rPr>
          <w:b/>
          <w:bCs/>
        </w:rPr>
      </w:pPr>
      <w:r>
        <w:rPr>
          <w:b/>
          <w:bCs/>
          <w:color w:val="FF0000"/>
        </w:rPr>
        <w:t>EVALUACION</w:t>
      </w:r>
    </w:p>
    <w:p w14:paraId="717651F9" w14:textId="77777777" w:rsidR="00F20EEB" w:rsidRDefault="00F20EEB" w:rsidP="00F20EEB">
      <w:pPr>
        <w:tabs>
          <w:tab w:val="left" w:pos="810"/>
        </w:tabs>
        <w:spacing w:after="0" w:line="240" w:lineRule="auto"/>
        <w:rPr>
          <w:rFonts w:asciiTheme="minorHAnsi" w:hAnsiTheme="minorHAnsi"/>
        </w:rPr>
      </w:pPr>
    </w:p>
    <w:p w14:paraId="2809DC06" w14:textId="4DE432EE" w:rsidR="001F2DD4" w:rsidRDefault="00F20EEB" w:rsidP="00F20EEB">
      <w:pPr>
        <w:jc w:val="both"/>
        <w:rPr>
          <w:rFonts w:asciiTheme="minorHAnsi" w:hAnsiTheme="minorHAnsi" w:cs="Calibri"/>
          <w:bCs/>
          <w:lang w:val="es-ES_tradnl"/>
        </w:rPr>
      </w:pPr>
      <w:r>
        <w:rPr>
          <w:rFonts w:asciiTheme="minorHAnsi" w:hAnsiTheme="minorHAnsi" w:cs="Calibri"/>
          <w:bCs/>
          <w:lang w:val="es-ES_tradnl"/>
        </w:rPr>
        <w:t xml:space="preserve">Recuerde que la evaluación es permanente, actitudes y aptitudes son apreciadas cada vez dentro de la evaluación formativa. Esto puede afectar directamente la evaluación de desempeño </w:t>
      </w:r>
      <w:r w:rsidR="001673B6">
        <w:rPr>
          <w:rFonts w:asciiTheme="minorHAnsi" w:hAnsiTheme="minorHAnsi" w:cs="Calibri"/>
          <w:bCs/>
          <w:lang w:val="es-ES_tradnl"/>
        </w:rPr>
        <w:t>total</w:t>
      </w:r>
      <w:r>
        <w:rPr>
          <w:rFonts w:asciiTheme="minorHAnsi" w:hAnsiTheme="minorHAnsi" w:cs="Calibri"/>
          <w:bCs/>
          <w:lang w:val="es-ES_tradnl"/>
        </w:rPr>
        <w:t>.</w:t>
      </w:r>
    </w:p>
    <w:p w14:paraId="685215BF" w14:textId="5F28567D" w:rsidR="00E5028C" w:rsidRDefault="00B1546E" w:rsidP="00F20EEB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PROPUESTA DE CONCERTACION</w:t>
      </w:r>
    </w:p>
    <w:p w14:paraId="72A515AE" w14:textId="52713660" w:rsidR="00B1546E" w:rsidRDefault="00B1546E" w:rsidP="00B1546E">
      <w:pPr>
        <w:spacing w:after="0"/>
        <w:jc w:val="both"/>
        <w:rPr>
          <w:rFonts w:asciiTheme="minorHAnsi" w:hAnsiTheme="minorHAnsi" w:cs="Calibri"/>
          <w:bCs/>
          <w:lang w:val="es-ES_tradnl"/>
        </w:rPr>
      </w:pPr>
      <w:r>
        <w:rPr>
          <w:rFonts w:asciiTheme="minorHAnsi" w:hAnsiTheme="minorHAnsi" w:cs="Calibri"/>
          <w:bCs/>
          <w:lang w:val="es-ES_tradnl"/>
        </w:rPr>
        <w:t>El instructor en la Tabla 1, realiza la propuesta del plan de trabajo a desarrollar en el trimestre.</w:t>
      </w:r>
    </w:p>
    <w:p w14:paraId="5C3FEFFE" w14:textId="1BE6CB6D" w:rsidR="00533BE6" w:rsidRDefault="00533BE6" w:rsidP="00B1546E">
      <w:pPr>
        <w:spacing w:after="0"/>
        <w:jc w:val="both"/>
        <w:rPr>
          <w:rFonts w:asciiTheme="minorHAnsi" w:hAnsiTheme="minorHAnsi" w:cs="Calibri"/>
          <w:bCs/>
          <w:lang w:val="es-ES_tradnl"/>
        </w:rPr>
      </w:pPr>
    </w:p>
    <w:p w14:paraId="11E82066" w14:textId="17FDF798" w:rsidR="00533BE6" w:rsidRDefault="00533BE6" w:rsidP="00B1546E">
      <w:pPr>
        <w:spacing w:after="0"/>
        <w:jc w:val="both"/>
        <w:rPr>
          <w:rFonts w:asciiTheme="minorHAnsi" w:hAnsiTheme="minorHAnsi" w:cs="Calibri"/>
          <w:bCs/>
          <w:lang w:val="es-ES_tradnl"/>
        </w:rPr>
      </w:pPr>
    </w:p>
    <w:tbl>
      <w:tblPr>
        <w:tblpPr w:leftFromText="141" w:rightFromText="141" w:vertAnchor="text" w:horzAnchor="margin" w:tblpY="61"/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7"/>
        <w:gridCol w:w="1422"/>
        <w:gridCol w:w="2509"/>
        <w:gridCol w:w="2728"/>
        <w:gridCol w:w="2659"/>
      </w:tblGrid>
      <w:tr w:rsidR="00533BE6" w:rsidRPr="00111DD8" w14:paraId="62895F49" w14:textId="77777777" w:rsidTr="00B1546E">
        <w:trPr>
          <w:trHeight w:val="360"/>
        </w:trPr>
        <w:tc>
          <w:tcPr>
            <w:tcW w:w="1167" w:type="dxa"/>
            <w:shd w:val="clear" w:color="auto" w:fill="auto"/>
          </w:tcPr>
          <w:p w14:paraId="423DA893" w14:textId="50012457" w:rsidR="00B1546E" w:rsidRPr="00111DD8" w:rsidRDefault="00B1546E" w:rsidP="009E3321">
            <w:pPr>
              <w:spacing w:after="0" w:line="240" w:lineRule="auto"/>
              <w:rPr>
                <w:rFonts w:asciiTheme="minorHAnsi" w:hAnsiTheme="minorHAnsi" w:cs="Calibri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422" w:type="dxa"/>
            <w:shd w:val="clear" w:color="auto" w:fill="auto"/>
          </w:tcPr>
          <w:p w14:paraId="5278ECB0" w14:textId="1AB5EAE5" w:rsidR="00B1546E" w:rsidRPr="00111DD8" w:rsidRDefault="00B1546E" w:rsidP="009E3321">
            <w:pPr>
              <w:spacing w:after="0" w:line="240" w:lineRule="auto"/>
              <w:rPr>
                <w:rFonts w:asciiTheme="minorHAnsi" w:hAnsiTheme="minorHAnsi" w:cs="Calibri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2509" w:type="dxa"/>
            <w:shd w:val="clear" w:color="auto" w:fill="auto"/>
          </w:tcPr>
          <w:p w14:paraId="041CFB40" w14:textId="6B5AEFFF" w:rsidR="00B1546E" w:rsidRPr="00111DD8" w:rsidRDefault="00B1546E" w:rsidP="009E3321">
            <w:pPr>
              <w:spacing w:after="0" w:line="240" w:lineRule="auto"/>
              <w:rPr>
                <w:rFonts w:asciiTheme="minorHAnsi" w:hAnsiTheme="minorHAnsi" w:cs="Calibri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2728" w:type="dxa"/>
            <w:shd w:val="clear" w:color="auto" w:fill="auto"/>
          </w:tcPr>
          <w:p w14:paraId="66DF7B86" w14:textId="47177E74" w:rsidR="00B1546E" w:rsidRPr="00111DD8" w:rsidRDefault="00B1546E" w:rsidP="009E3321">
            <w:pPr>
              <w:spacing w:after="0" w:line="240" w:lineRule="auto"/>
              <w:rPr>
                <w:rFonts w:asciiTheme="minorHAnsi" w:hAnsiTheme="minorHAnsi" w:cs="Calibri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2659" w:type="dxa"/>
            <w:shd w:val="clear" w:color="auto" w:fill="auto"/>
            <w:hideMark/>
          </w:tcPr>
          <w:p w14:paraId="69EE2694" w14:textId="75D9EAC6" w:rsidR="00B1546E" w:rsidRDefault="00B1546E" w:rsidP="009E3321">
            <w:pPr>
              <w:spacing w:after="0" w:line="240" w:lineRule="auto"/>
              <w:rPr>
                <w:rFonts w:asciiTheme="minorHAnsi" w:hAnsiTheme="minorHAnsi" w:cs="Calibri"/>
                <w:b/>
                <w:sz w:val="18"/>
                <w:szCs w:val="18"/>
                <w:lang w:val="es-ES_tradnl"/>
              </w:rPr>
            </w:pPr>
            <w:r w:rsidRPr="00111DD8">
              <w:rPr>
                <w:rFonts w:asciiTheme="minorHAnsi" w:hAnsiTheme="minorHAnsi" w:cs="Calibri"/>
                <w:b/>
                <w:sz w:val="18"/>
                <w:szCs w:val="18"/>
                <w:lang w:val="es-ES_tradnl"/>
              </w:rPr>
              <w:t>Firma</w:t>
            </w:r>
          </w:p>
          <w:p w14:paraId="03335E80" w14:textId="77777777" w:rsidR="00533BE6" w:rsidRDefault="00533BE6" w:rsidP="009E3321">
            <w:pPr>
              <w:spacing w:after="0" w:line="240" w:lineRule="auto"/>
              <w:rPr>
                <w:rFonts w:asciiTheme="minorHAnsi" w:hAnsiTheme="minorHAnsi" w:cs="Calibri"/>
                <w:b/>
                <w:sz w:val="18"/>
                <w:szCs w:val="18"/>
                <w:lang w:val="es-ES_tradnl"/>
              </w:rPr>
            </w:pPr>
          </w:p>
          <w:p w14:paraId="42AE5615" w14:textId="77777777" w:rsidR="00533BE6" w:rsidRDefault="00533BE6" w:rsidP="00372E63">
            <w:pPr>
              <w:spacing w:after="0" w:line="240" w:lineRule="auto"/>
              <w:ind w:firstLine="708"/>
              <w:rPr>
                <w:rFonts w:asciiTheme="minorHAnsi" w:hAnsiTheme="minorHAnsi" w:cs="Calibri"/>
                <w:b/>
                <w:sz w:val="18"/>
                <w:szCs w:val="18"/>
                <w:lang w:val="es-ES_tradnl"/>
              </w:rPr>
            </w:pPr>
          </w:p>
          <w:p w14:paraId="2692A324" w14:textId="7A4F6964" w:rsidR="00533BE6" w:rsidRPr="00111DD8" w:rsidRDefault="00533BE6" w:rsidP="009E3321">
            <w:pPr>
              <w:spacing w:after="0" w:line="240" w:lineRule="auto"/>
              <w:rPr>
                <w:rFonts w:asciiTheme="minorHAnsi" w:hAnsiTheme="minorHAnsi" w:cs="Calibri"/>
                <w:b/>
                <w:sz w:val="18"/>
                <w:szCs w:val="18"/>
                <w:lang w:val="es-ES_tradnl"/>
              </w:rPr>
            </w:pPr>
          </w:p>
        </w:tc>
      </w:tr>
      <w:tr w:rsidR="00533BE6" w:rsidRPr="00111DD8" w14:paraId="4FADAD6B" w14:textId="77777777" w:rsidTr="00B1546E">
        <w:trPr>
          <w:trHeight w:val="391"/>
        </w:trPr>
        <w:tc>
          <w:tcPr>
            <w:tcW w:w="1167" w:type="dxa"/>
            <w:shd w:val="clear" w:color="auto" w:fill="auto"/>
            <w:vAlign w:val="center"/>
          </w:tcPr>
          <w:p w14:paraId="4B197119" w14:textId="77777777" w:rsidR="00B1546E" w:rsidRPr="003403FA" w:rsidRDefault="00B1546E" w:rsidP="009E3321">
            <w:pPr>
              <w:spacing w:after="0" w:line="240" w:lineRule="auto"/>
              <w:jc w:val="center"/>
              <w:rPr>
                <w:rFonts w:asciiTheme="minorHAnsi" w:hAnsiTheme="minorHAnsi" w:cs="Calibri"/>
                <w:bCs/>
                <w:sz w:val="20"/>
                <w:szCs w:val="20"/>
                <w:lang w:val="es-ES_tradnl"/>
              </w:rPr>
            </w:pPr>
            <w:r w:rsidRPr="003403FA">
              <w:rPr>
                <w:rFonts w:cs="Calibri"/>
                <w:sz w:val="20"/>
                <w:szCs w:val="20"/>
              </w:rPr>
              <w:t>CC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A14B668" w14:textId="66D4B7AD" w:rsidR="00B1546E" w:rsidRPr="003403FA" w:rsidRDefault="006E29B2" w:rsidP="009E3321">
            <w:pPr>
              <w:spacing w:after="0" w:line="240" w:lineRule="auto"/>
              <w:jc w:val="right"/>
              <w:rPr>
                <w:rFonts w:asciiTheme="minorHAnsi" w:hAnsiTheme="minorHAnsi" w:cs="Calibri"/>
                <w:bCs/>
                <w:sz w:val="20"/>
                <w:szCs w:val="20"/>
                <w:lang w:val="es-ES_tradnl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  <w:lang w:val="es-ES_tradnl"/>
              </w:rPr>
              <w:t xml:space="preserve">10128098  </w:t>
            </w:r>
          </w:p>
        </w:tc>
        <w:tc>
          <w:tcPr>
            <w:tcW w:w="2509" w:type="dxa"/>
            <w:shd w:val="clear" w:color="auto" w:fill="auto"/>
            <w:vAlign w:val="center"/>
          </w:tcPr>
          <w:p w14:paraId="77A683F4" w14:textId="2CC61848" w:rsidR="00B1546E" w:rsidRPr="003403FA" w:rsidRDefault="006E29B2" w:rsidP="006E29B2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Luis Eduardo Agudelo M</w:t>
            </w:r>
          </w:p>
        </w:tc>
        <w:tc>
          <w:tcPr>
            <w:tcW w:w="2728" w:type="dxa"/>
            <w:shd w:val="clear" w:color="auto" w:fill="auto"/>
            <w:vAlign w:val="center"/>
          </w:tcPr>
          <w:p w14:paraId="4A210F1E" w14:textId="62BE5300" w:rsidR="00B1546E" w:rsidRPr="003403FA" w:rsidRDefault="00B1546E" w:rsidP="00B1546E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659" w:type="dxa"/>
            <w:shd w:val="clear" w:color="auto" w:fill="auto"/>
          </w:tcPr>
          <w:p w14:paraId="714DC5E4" w14:textId="408FE17E" w:rsidR="00B1546E" w:rsidRPr="00B1546E" w:rsidRDefault="00B1546E" w:rsidP="009E3321">
            <w:pPr>
              <w:spacing w:after="0" w:line="240" w:lineRule="auto"/>
              <w:rPr>
                <w:rFonts w:asciiTheme="minorHAnsi" w:hAnsiTheme="minorHAnsi" w:cs="Calibri"/>
                <w:bCs/>
                <w:sz w:val="20"/>
                <w:szCs w:val="20"/>
                <w:u w:val="single"/>
                <w:lang w:val="es-ES_tradnl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  <w:u w:val="single"/>
                <w:lang w:val="es-ES_tradnl"/>
              </w:rPr>
              <w:t xml:space="preserve">                                     .</w:t>
            </w:r>
          </w:p>
        </w:tc>
      </w:tr>
    </w:tbl>
    <w:p w14:paraId="159B59C7" w14:textId="77777777" w:rsidR="00B1546E" w:rsidRDefault="00B1546E">
      <w:pPr>
        <w:spacing w:after="0" w:line="240" w:lineRule="auto"/>
        <w:rPr>
          <w:rFonts w:asciiTheme="minorHAnsi" w:hAnsiTheme="minorHAnsi" w:cs="Calibri"/>
          <w:bCs/>
          <w:lang w:val="es-ES_tradnl"/>
        </w:rPr>
      </w:pPr>
      <w:r>
        <w:rPr>
          <w:rFonts w:asciiTheme="minorHAnsi" w:hAnsiTheme="minorHAnsi" w:cs="Calibri"/>
          <w:bCs/>
          <w:lang w:val="es-ES_tradnl"/>
        </w:rPr>
        <w:br w:type="page"/>
      </w:r>
    </w:p>
    <w:p w14:paraId="4CBE6E36" w14:textId="424CC12B" w:rsidR="00A13C0E" w:rsidRPr="00B1546E" w:rsidRDefault="00E5028C" w:rsidP="007551FB">
      <w:pPr>
        <w:spacing w:after="0"/>
        <w:jc w:val="both"/>
        <w:rPr>
          <w:rFonts w:asciiTheme="minorHAnsi" w:hAnsiTheme="minorHAnsi" w:cs="Calibri"/>
          <w:b/>
          <w:lang w:val="es-ES_tradnl"/>
        </w:rPr>
      </w:pPr>
      <w:r w:rsidRPr="00B1546E">
        <w:rPr>
          <w:rFonts w:asciiTheme="minorHAnsi" w:hAnsiTheme="minorHAnsi" w:cs="Calibri"/>
          <w:b/>
          <w:lang w:val="es-ES_tradnl"/>
        </w:rPr>
        <w:lastRenderedPageBreak/>
        <w:t>Tabla 1.</w:t>
      </w:r>
      <w:r w:rsidR="00F5459D" w:rsidRPr="00B1546E">
        <w:rPr>
          <w:rFonts w:asciiTheme="minorHAnsi" w:hAnsiTheme="minorHAnsi" w:cs="Calibri"/>
          <w:b/>
          <w:lang w:val="es-ES_tradnl"/>
        </w:rPr>
        <w:t xml:space="preserve"> PLAN CONCERTADO</w:t>
      </w:r>
    </w:p>
    <w:tbl>
      <w:tblPr>
        <w:tblStyle w:val="Tablaconcuadrcula"/>
        <w:tblW w:w="10627" w:type="dxa"/>
        <w:tblLayout w:type="fixed"/>
        <w:tblLook w:val="04A0" w:firstRow="1" w:lastRow="0" w:firstColumn="1" w:lastColumn="0" w:noHBand="0" w:noVBand="1"/>
      </w:tblPr>
      <w:tblGrid>
        <w:gridCol w:w="2593"/>
        <w:gridCol w:w="237"/>
        <w:gridCol w:w="284"/>
        <w:gridCol w:w="4536"/>
        <w:gridCol w:w="425"/>
        <w:gridCol w:w="425"/>
        <w:gridCol w:w="993"/>
        <w:gridCol w:w="567"/>
        <w:gridCol w:w="567"/>
      </w:tblGrid>
      <w:tr w:rsidR="00E5028C" w:rsidRPr="00E5028C" w14:paraId="3AEC312D" w14:textId="77777777" w:rsidTr="001F0E9F">
        <w:tc>
          <w:tcPr>
            <w:tcW w:w="2593" w:type="dxa"/>
            <w:vAlign w:val="center"/>
          </w:tcPr>
          <w:p w14:paraId="792057B1" w14:textId="19D9B3BF" w:rsidR="00E5028C" w:rsidRPr="007551FB" w:rsidRDefault="00E5028C" w:rsidP="00E5028C">
            <w:pPr>
              <w:spacing w:after="0"/>
              <w:jc w:val="center"/>
              <w:rPr>
                <w:rFonts w:cs="Calibri"/>
                <w:b/>
                <w:sz w:val="20"/>
                <w:szCs w:val="20"/>
                <w:lang w:val="es-ES_tradnl"/>
              </w:rPr>
            </w:pPr>
            <w:r w:rsidRPr="007551FB">
              <w:rPr>
                <w:rFonts w:cs="Calibri"/>
                <w:b/>
                <w:sz w:val="20"/>
                <w:szCs w:val="20"/>
                <w:lang w:val="es-ES_tradnl"/>
              </w:rPr>
              <w:t>ACTIVIDAD DE PROYECTO:</w:t>
            </w:r>
          </w:p>
        </w:tc>
        <w:tc>
          <w:tcPr>
            <w:tcW w:w="8034" w:type="dxa"/>
            <w:gridSpan w:val="8"/>
            <w:vAlign w:val="center"/>
          </w:tcPr>
          <w:p w14:paraId="6DD90D9D" w14:textId="3FF19BF7" w:rsidR="00E5028C" w:rsidRPr="00F5459D" w:rsidRDefault="00727B45" w:rsidP="006E29B2">
            <w:pPr>
              <w:spacing w:after="0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INTERVENIR SISTEMAS NEUMÁTICOS DE MAQUINARIA INDUSTRIAL</w:t>
            </w:r>
          </w:p>
        </w:tc>
      </w:tr>
      <w:tr w:rsidR="00E5028C" w:rsidRPr="00E5028C" w14:paraId="6E7CF929" w14:textId="77777777" w:rsidTr="001F0E9F">
        <w:tc>
          <w:tcPr>
            <w:tcW w:w="2593" w:type="dxa"/>
            <w:vAlign w:val="center"/>
          </w:tcPr>
          <w:p w14:paraId="12276FFB" w14:textId="2575D666" w:rsidR="00E5028C" w:rsidRPr="007551FB" w:rsidRDefault="00E5028C" w:rsidP="00E5028C">
            <w:pPr>
              <w:spacing w:after="0"/>
              <w:jc w:val="center"/>
              <w:rPr>
                <w:rFonts w:cs="Calibri"/>
                <w:b/>
                <w:sz w:val="20"/>
                <w:szCs w:val="20"/>
                <w:lang w:val="es-ES_tradnl"/>
              </w:rPr>
            </w:pPr>
            <w:r w:rsidRPr="007551FB">
              <w:rPr>
                <w:rFonts w:cs="Calibri"/>
                <w:b/>
                <w:sz w:val="20"/>
                <w:szCs w:val="20"/>
                <w:lang w:val="es-ES_tradnl"/>
              </w:rPr>
              <w:t>COMPETENCIA:</w:t>
            </w:r>
          </w:p>
        </w:tc>
        <w:tc>
          <w:tcPr>
            <w:tcW w:w="8034" w:type="dxa"/>
            <w:gridSpan w:val="8"/>
            <w:vAlign w:val="center"/>
          </w:tcPr>
          <w:p w14:paraId="0181E00D" w14:textId="5C048F17" w:rsidR="00E5028C" w:rsidRPr="000226A5" w:rsidRDefault="00D14B5C" w:rsidP="007551FB">
            <w:pPr>
              <w:spacing w:after="0"/>
              <w:rPr>
                <w:rFonts w:asciiTheme="majorHAnsi" w:hAnsiTheme="majorHAnsi" w:cs="Calibri"/>
                <w:bCs/>
                <w:i/>
                <w:iCs/>
                <w:sz w:val="18"/>
                <w:szCs w:val="18"/>
                <w:lang w:val="es-ES_tradnl"/>
              </w:rPr>
            </w:pPr>
            <w:r w:rsidRPr="00D14B5C">
              <w:rPr>
                <w:rFonts w:asciiTheme="majorHAnsi" w:hAnsiTheme="majorHAnsi" w:cs="Calibri"/>
                <w:bCs/>
                <w:i/>
                <w:iCs/>
                <w:sz w:val="18"/>
                <w:szCs w:val="18"/>
                <w:lang w:val="es-ES_tradnl"/>
              </w:rPr>
              <w:t>REPARACIÓN DE EQUIPOS DE MAQUINARIA INDUSTRIAL</w:t>
            </w:r>
          </w:p>
        </w:tc>
      </w:tr>
      <w:tr w:rsidR="0012238F" w:rsidRPr="00E5028C" w14:paraId="3B4569AB" w14:textId="77777777" w:rsidTr="001F0E9F">
        <w:tc>
          <w:tcPr>
            <w:tcW w:w="2830" w:type="dxa"/>
            <w:gridSpan w:val="2"/>
            <w:vMerge w:val="restart"/>
            <w:vAlign w:val="center"/>
          </w:tcPr>
          <w:p w14:paraId="4B6F7AB4" w14:textId="40DD8C6A" w:rsidR="00E5028C" w:rsidRPr="00E5028C" w:rsidRDefault="00E5028C" w:rsidP="00F5459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s-ES_tradnl"/>
              </w:rPr>
            </w:pPr>
            <w:r w:rsidRPr="00E5028C">
              <w:rPr>
                <w:rFonts w:cs="Calibri"/>
                <w:b/>
                <w:sz w:val="20"/>
                <w:szCs w:val="20"/>
                <w:lang w:val="es-ES_tradnl"/>
              </w:rPr>
              <w:t>Resultados de aprendizaje</w:t>
            </w:r>
          </w:p>
        </w:tc>
        <w:tc>
          <w:tcPr>
            <w:tcW w:w="4820" w:type="dxa"/>
            <w:gridSpan w:val="2"/>
            <w:vMerge w:val="restart"/>
            <w:vAlign w:val="center"/>
          </w:tcPr>
          <w:p w14:paraId="0EC3247C" w14:textId="54ED8650" w:rsidR="00E5028C" w:rsidRPr="00E5028C" w:rsidRDefault="00E5028C" w:rsidP="00E5028C">
            <w:pPr>
              <w:spacing w:after="0"/>
              <w:jc w:val="center"/>
              <w:rPr>
                <w:rFonts w:cs="Calibri"/>
                <w:b/>
                <w:sz w:val="20"/>
                <w:szCs w:val="20"/>
                <w:lang w:val="es-ES_tradnl"/>
              </w:rPr>
            </w:pPr>
            <w:r w:rsidRPr="00E5028C">
              <w:rPr>
                <w:rFonts w:cs="Calibri"/>
                <w:b/>
                <w:sz w:val="20"/>
                <w:szCs w:val="20"/>
                <w:lang w:val="es-ES_tradnl"/>
              </w:rPr>
              <w:t>Actividad por desarrollar</w:t>
            </w:r>
          </w:p>
        </w:tc>
        <w:tc>
          <w:tcPr>
            <w:tcW w:w="850" w:type="dxa"/>
            <w:gridSpan w:val="2"/>
            <w:vAlign w:val="center"/>
          </w:tcPr>
          <w:p w14:paraId="1ECE344B" w14:textId="7208EBF5" w:rsidR="00E5028C" w:rsidRPr="00E5028C" w:rsidRDefault="007551FB" w:rsidP="00F5459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s-ES_tradnl"/>
              </w:rPr>
            </w:pPr>
            <w:r w:rsidRPr="00F5459D">
              <w:rPr>
                <w:rFonts w:cs="Calibri"/>
                <w:b/>
                <w:sz w:val="16"/>
                <w:szCs w:val="16"/>
                <w:lang w:val="es-ES_tradnl"/>
              </w:rPr>
              <w:t>Forma de E</w:t>
            </w:r>
            <w:r w:rsidR="00E5028C" w:rsidRPr="00F5459D">
              <w:rPr>
                <w:rFonts w:cs="Calibri"/>
                <w:b/>
                <w:sz w:val="16"/>
                <w:szCs w:val="16"/>
                <w:lang w:val="es-ES_tradnl"/>
              </w:rPr>
              <w:t>ntrega</w:t>
            </w:r>
          </w:p>
        </w:tc>
        <w:tc>
          <w:tcPr>
            <w:tcW w:w="993" w:type="dxa"/>
            <w:vMerge w:val="restart"/>
            <w:vAlign w:val="center"/>
          </w:tcPr>
          <w:p w14:paraId="67B8EBCC" w14:textId="66504641" w:rsidR="00E5028C" w:rsidRPr="00E5028C" w:rsidRDefault="00E5028C" w:rsidP="00F5459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s-ES_tradnl"/>
              </w:rPr>
            </w:pPr>
            <w:r w:rsidRPr="00E5028C">
              <w:rPr>
                <w:rFonts w:cs="Calibri"/>
                <w:b/>
                <w:sz w:val="20"/>
                <w:szCs w:val="20"/>
                <w:lang w:val="es-ES_tradnl"/>
              </w:rPr>
              <w:t>Fecha de entrega</w:t>
            </w:r>
          </w:p>
        </w:tc>
        <w:tc>
          <w:tcPr>
            <w:tcW w:w="1134" w:type="dxa"/>
            <w:gridSpan w:val="2"/>
            <w:vAlign w:val="center"/>
          </w:tcPr>
          <w:p w14:paraId="3ABE8D74" w14:textId="097480C9" w:rsidR="00E5028C" w:rsidRPr="00E5028C" w:rsidRDefault="00E5028C" w:rsidP="00E5028C">
            <w:pPr>
              <w:spacing w:after="0"/>
              <w:jc w:val="center"/>
              <w:rPr>
                <w:rFonts w:cs="Calibri"/>
                <w:b/>
                <w:sz w:val="20"/>
                <w:szCs w:val="20"/>
                <w:lang w:val="es-ES_tradnl"/>
              </w:rPr>
            </w:pPr>
            <w:r w:rsidRPr="00E5028C">
              <w:rPr>
                <w:rFonts w:cs="Calibri"/>
                <w:b/>
                <w:sz w:val="20"/>
                <w:szCs w:val="20"/>
                <w:lang w:val="es-ES_tradnl"/>
              </w:rPr>
              <w:t>Entregó</w:t>
            </w:r>
          </w:p>
        </w:tc>
      </w:tr>
      <w:tr w:rsidR="00F5459D" w:rsidRPr="00E5028C" w14:paraId="1849B907" w14:textId="77777777" w:rsidTr="001F0E9F">
        <w:trPr>
          <w:trHeight w:val="276"/>
        </w:trPr>
        <w:tc>
          <w:tcPr>
            <w:tcW w:w="2830" w:type="dxa"/>
            <w:gridSpan w:val="2"/>
            <w:vMerge/>
            <w:vAlign w:val="center"/>
          </w:tcPr>
          <w:p w14:paraId="70F38662" w14:textId="77777777" w:rsidR="00E5028C" w:rsidRPr="00E5028C" w:rsidRDefault="00E5028C" w:rsidP="00E5028C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val="es-ES_tradnl"/>
              </w:rPr>
            </w:pPr>
          </w:p>
        </w:tc>
        <w:tc>
          <w:tcPr>
            <w:tcW w:w="4820" w:type="dxa"/>
            <w:gridSpan w:val="2"/>
            <w:vMerge/>
            <w:vAlign w:val="center"/>
          </w:tcPr>
          <w:p w14:paraId="49773F75" w14:textId="77777777" w:rsidR="00E5028C" w:rsidRPr="00E5028C" w:rsidRDefault="00E5028C" w:rsidP="00E5028C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val="es-ES_tradnl"/>
              </w:rPr>
            </w:pPr>
          </w:p>
        </w:tc>
        <w:tc>
          <w:tcPr>
            <w:tcW w:w="425" w:type="dxa"/>
            <w:vAlign w:val="center"/>
          </w:tcPr>
          <w:p w14:paraId="7ECA4E08" w14:textId="46196D66" w:rsidR="00E5028C" w:rsidRPr="00E5028C" w:rsidRDefault="00E5028C" w:rsidP="00E5028C">
            <w:pPr>
              <w:spacing w:after="0"/>
              <w:jc w:val="center"/>
              <w:rPr>
                <w:rFonts w:cs="Calibri"/>
                <w:b/>
                <w:sz w:val="20"/>
                <w:szCs w:val="20"/>
                <w:lang w:val="es-ES_tradnl"/>
              </w:rPr>
            </w:pPr>
            <w:r w:rsidRPr="00E5028C">
              <w:rPr>
                <w:rFonts w:cs="Calibri"/>
                <w:b/>
                <w:sz w:val="20"/>
                <w:szCs w:val="20"/>
                <w:lang w:val="es-ES_tradnl"/>
              </w:rPr>
              <w:t>D</w:t>
            </w:r>
          </w:p>
        </w:tc>
        <w:tc>
          <w:tcPr>
            <w:tcW w:w="425" w:type="dxa"/>
            <w:vAlign w:val="center"/>
          </w:tcPr>
          <w:p w14:paraId="322083A4" w14:textId="57E316BC" w:rsidR="00E5028C" w:rsidRPr="00E5028C" w:rsidRDefault="00E5028C" w:rsidP="00E5028C">
            <w:pPr>
              <w:spacing w:after="0"/>
              <w:jc w:val="center"/>
              <w:rPr>
                <w:rFonts w:cs="Calibri"/>
                <w:b/>
                <w:sz w:val="20"/>
                <w:szCs w:val="20"/>
                <w:lang w:val="es-ES_tradnl"/>
              </w:rPr>
            </w:pPr>
            <w:r w:rsidRPr="00E5028C">
              <w:rPr>
                <w:rFonts w:cs="Calibri"/>
                <w:b/>
                <w:sz w:val="20"/>
                <w:szCs w:val="20"/>
                <w:lang w:val="es-ES_tradnl"/>
              </w:rPr>
              <w:t>F</w:t>
            </w:r>
          </w:p>
        </w:tc>
        <w:tc>
          <w:tcPr>
            <w:tcW w:w="993" w:type="dxa"/>
            <w:vMerge/>
            <w:vAlign w:val="center"/>
          </w:tcPr>
          <w:p w14:paraId="2466F270" w14:textId="7E12A5C0" w:rsidR="00E5028C" w:rsidRPr="00E5028C" w:rsidRDefault="00E5028C" w:rsidP="00E5028C">
            <w:pPr>
              <w:spacing w:after="0"/>
              <w:jc w:val="center"/>
              <w:rPr>
                <w:rFonts w:cs="Calibri"/>
                <w:bCs/>
                <w:sz w:val="20"/>
                <w:szCs w:val="20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14:paraId="1C6F6D95" w14:textId="440655FD" w:rsidR="00E5028C" w:rsidRPr="0012238F" w:rsidRDefault="00E5028C" w:rsidP="00E5028C">
            <w:pPr>
              <w:spacing w:after="0"/>
              <w:jc w:val="center"/>
              <w:rPr>
                <w:rFonts w:cs="Calibri"/>
                <w:b/>
                <w:sz w:val="18"/>
                <w:szCs w:val="18"/>
                <w:lang w:val="es-ES_tradnl"/>
              </w:rPr>
            </w:pPr>
            <w:r w:rsidRPr="0012238F">
              <w:rPr>
                <w:rFonts w:cs="Calibri"/>
                <w:b/>
                <w:sz w:val="18"/>
                <w:szCs w:val="18"/>
                <w:lang w:val="es-ES_tradnl"/>
              </w:rPr>
              <w:t>SI</w:t>
            </w:r>
          </w:p>
        </w:tc>
        <w:tc>
          <w:tcPr>
            <w:tcW w:w="567" w:type="dxa"/>
            <w:vAlign w:val="center"/>
          </w:tcPr>
          <w:p w14:paraId="79CBBE20" w14:textId="06EFC3CC" w:rsidR="00E5028C" w:rsidRPr="0012238F" w:rsidRDefault="00E5028C" w:rsidP="00E5028C">
            <w:pPr>
              <w:spacing w:after="0"/>
              <w:jc w:val="center"/>
              <w:rPr>
                <w:rFonts w:cs="Calibri"/>
                <w:b/>
                <w:sz w:val="18"/>
                <w:szCs w:val="18"/>
                <w:lang w:val="es-ES_tradnl"/>
              </w:rPr>
            </w:pPr>
            <w:r w:rsidRPr="0012238F">
              <w:rPr>
                <w:rFonts w:cs="Calibri"/>
                <w:b/>
                <w:sz w:val="18"/>
                <w:szCs w:val="18"/>
                <w:lang w:val="es-ES_tradnl"/>
              </w:rPr>
              <w:t>NO</w:t>
            </w:r>
          </w:p>
        </w:tc>
      </w:tr>
      <w:tr w:rsidR="0012238F" w:rsidRPr="00E5028C" w14:paraId="3B5FE5BC" w14:textId="77777777" w:rsidTr="001F0E9F">
        <w:tc>
          <w:tcPr>
            <w:tcW w:w="2830" w:type="dxa"/>
            <w:gridSpan w:val="2"/>
            <w:vMerge w:val="restart"/>
            <w:vAlign w:val="center"/>
          </w:tcPr>
          <w:p w14:paraId="40A8CBB6" w14:textId="54741AA1" w:rsidR="00F85332" w:rsidRPr="00747CC8" w:rsidRDefault="000C5B79" w:rsidP="00747CC8">
            <w:pPr>
              <w:spacing w:after="0"/>
              <w:rPr>
                <w:rFonts w:cs="Calibri"/>
                <w:bCs/>
                <w:i/>
                <w:iCs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EEEEEE"/>
              </w:rPr>
              <w:t>RA</w:t>
            </w:r>
            <w:r w:rsidR="00D14B5C">
              <w:rPr>
                <w:rFonts w:ascii="Arial" w:hAnsi="Arial" w:cs="Arial"/>
                <w:color w:val="000000"/>
                <w:sz w:val="18"/>
                <w:szCs w:val="18"/>
                <w:shd w:val="clear" w:color="auto" w:fill="EEEEEE"/>
              </w:rPr>
              <w:t>:</w:t>
            </w:r>
            <w:r w:rsidR="000E4279">
              <w:rPr>
                <w:rFonts w:ascii="Arial" w:hAnsi="Arial" w:cs="Arial"/>
                <w:color w:val="000000"/>
                <w:sz w:val="18"/>
                <w:szCs w:val="18"/>
                <w:shd w:val="clear" w:color="auto" w:fill="EEEEEE"/>
              </w:rPr>
              <w:t xml:space="preserve"> CONSERVAR SISTEMAS </w:t>
            </w:r>
            <w:proofErr w:type="gramStart"/>
            <w:r w:rsidR="007A7468">
              <w:rPr>
                <w:rFonts w:ascii="Arial" w:hAnsi="Arial" w:cs="Arial"/>
                <w:color w:val="000000"/>
                <w:sz w:val="18"/>
                <w:szCs w:val="18"/>
                <w:shd w:val="clear" w:color="auto" w:fill="EEEEEE"/>
              </w:rPr>
              <w:t xml:space="preserve">HIDRÁULICOS </w:t>
            </w:r>
            <w:r w:rsidR="000E4279">
              <w:rPr>
                <w:rFonts w:ascii="Arial" w:hAnsi="Arial" w:cs="Arial"/>
                <w:color w:val="000000"/>
                <w:sz w:val="18"/>
                <w:szCs w:val="18"/>
                <w:shd w:val="clear" w:color="auto" w:fill="EEEEEE"/>
              </w:rPr>
              <w:t xml:space="preserve"> SEGÚN</w:t>
            </w:r>
            <w:proofErr w:type="gramEnd"/>
            <w:r w:rsidR="000E4279">
              <w:rPr>
                <w:rFonts w:ascii="Arial" w:hAnsi="Arial" w:cs="Arial"/>
                <w:color w:val="000000"/>
                <w:sz w:val="18"/>
                <w:szCs w:val="18"/>
                <w:shd w:val="clear" w:color="auto" w:fill="EEEEEE"/>
              </w:rPr>
              <w:t xml:space="preserve"> ESPECIFICACIONES TÉCNICAS</w:t>
            </w:r>
          </w:p>
        </w:tc>
        <w:tc>
          <w:tcPr>
            <w:tcW w:w="284" w:type="dxa"/>
            <w:vAlign w:val="center"/>
          </w:tcPr>
          <w:p w14:paraId="55C363BC" w14:textId="3D212D2F" w:rsidR="00F85332" w:rsidRPr="00F5459D" w:rsidRDefault="00F85332" w:rsidP="00F85332">
            <w:pPr>
              <w:spacing w:after="0"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4536" w:type="dxa"/>
            <w:vAlign w:val="center"/>
          </w:tcPr>
          <w:p w14:paraId="269BE28E" w14:textId="59A4446C" w:rsidR="0091035F" w:rsidRPr="00F5459D" w:rsidRDefault="000E4279" w:rsidP="008C33F5">
            <w:pPr>
              <w:spacing w:after="0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FUNDAMENTAR AL APRENDIZ </w:t>
            </w:r>
            <w:r w:rsidR="00453434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A CERCA </w:t>
            </w:r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DE LAS VARIABLES QUE RIGEN LOS SISTEMAS NEUMÁTICOS </w:t>
            </w:r>
          </w:p>
        </w:tc>
        <w:tc>
          <w:tcPr>
            <w:tcW w:w="425" w:type="dxa"/>
            <w:vAlign w:val="center"/>
          </w:tcPr>
          <w:p w14:paraId="454F2878" w14:textId="08D10198" w:rsidR="00F85332" w:rsidRPr="006E29B2" w:rsidRDefault="00F85332" w:rsidP="000226A5">
            <w:pPr>
              <w:spacing w:after="0"/>
              <w:rPr>
                <w:rFonts w:cs="Calibri"/>
                <w:b/>
                <w:bCs/>
                <w:i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425" w:type="dxa"/>
            <w:vAlign w:val="center"/>
          </w:tcPr>
          <w:p w14:paraId="08D056FE" w14:textId="670AAEA6" w:rsidR="00F85332" w:rsidRPr="006E29B2" w:rsidRDefault="00F85332" w:rsidP="00F85332">
            <w:pPr>
              <w:spacing w:after="0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  <w:vAlign w:val="center"/>
          </w:tcPr>
          <w:p w14:paraId="3BA6081E" w14:textId="6A7A61EB" w:rsidR="00F85332" w:rsidRPr="006E29B2" w:rsidRDefault="00561AC1" w:rsidP="002729B7">
            <w:pPr>
              <w:spacing w:after="0"/>
              <w:rPr>
                <w:rFonts w:cs="Calibri"/>
                <w:b/>
                <w:bCs/>
                <w:i/>
                <w:iCs/>
                <w:sz w:val="12"/>
                <w:szCs w:val="12"/>
                <w:lang w:val="es-ES_tradnl"/>
              </w:rPr>
            </w:pPr>
            <w:r>
              <w:rPr>
                <w:rFonts w:cs="Calibri"/>
                <w:b/>
                <w:bCs/>
                <w:i/>
                <w:iCs/>
                <w:sz w:val="12"/>
                <w:szCs w:val="12"/>
                <w:lang w:val="es-ES_tradnl"/>
              </w:rPr>
              <w:t xml:space="preserve"> </w:t>
            </w:r>
            <w:r w:rsidR="007A7468">
              <w:rPr>
                <w:rFonts w:cs="Calibri"/>
                <w:b/>
                <w:bCs/>
                <w:i/>
                <w:iCs/>
                <w:sz w:val="12"/>
                <w:szCs w:val="12"/>
                <w:lang w:val="es-ES_tradnl"/>
              </w:rPr>
              <w:t>18 MAYO DE 2026</w:t>
            </w:r>
          </w:p>
        </w:tc>
        <w:tc>
          <w:tcPr>
            <w:tcW w:w="567" w:type="dxa"/>
            <w:vAlign w:val="center"/>
          </w:tcPr>
          <w:p w14:paraId="6B92496D" w14:textId="77777777" w:rsidR="00F85332" w:rsidRPr="00086454" w:rsidRDefault="00F85332" w:rsidP="00F85332">
            <w:pPr>
              <w:spacing w:after="0"/>
              <w:jc w:val="center"/>
              <w:rPr>
                <w:rFonts w:cs="Calibri"/>
                <w:bCs/>
                <w:i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14:paraId="6617D554" w14:textId="77777777" w:rsidR="00F85332" w:rsidRPr="00086454" w:rsidRDefault="00F85332" w:rsidP="00F85332">
            <w:pPr>
              <w:spacing w:after="0"/>
              <w:jc w:val="center"/>
              <w:rPr>
                <w:rFonts w:cs="Calibri"/>
                <w:bCs/>
                <w:i/>
                <w:iCs/>
                <w:sz w:val="20"/>
                <w:szCs w:val="20"/>
                <w:lang w:val="es-ES_tradnl"/>
              </w:rPr>
            </w:pPr>
          </w:p>
        </w:tc>
      </w:tr>
      <w:tr w:rsidR="005D69C8" w:rsidRPr="00E5028C" w14:paraId="4E495FAA" w14:textId="77777777" w:rsidTr="000674B4">
        <w:trPr>
          <w:trHeight w:val="271"/>
        </w:trPr>
        <w:tc>
          <w:tcPr>
            <w:tcW w:w="2830" w:type="dxa"/>
            <w:gridSpan w:val="2"/>
            <w:vMerge/>
            <w:vAlign w:val="center"/>
          </w:tcPr>
          <w:p w14:paraId="68FD3E8D" w14:textId="77777777" w:rsidR="005D69C8" w:rsidRPr="0012238F" w:rsidRDefault="005D69C8" w:rsidP="005D69C8">
            <w:pPr>
              <w:spacing w:after="0"/>
              <w:rPr>
                <w:rFonts w:cs="Calibri"/>
                <w:bCs/>
                <w:i/>
                <w:iCs/>
                <w:sz w:val="16"/>
                <w:szCs w:val="16"/>
                <w:lang w:val="es-ES_tradnl"/>
              </w:rPr>
            </w:pPr>
          </w:p>
        </w:tc>
        <w:tc>
          <w:tcPr>
            <w:tcW w:w="284" w:type="dxa"/>
            <w:vAlign w:val="center"/>
          </w:tcPr>
          <w:p w14:paraId="75DCF101" w14:textId="6C3A2B8F" w:rsidR="005D69C8" w:rsidRPr="00F5459D" w:rsidRDefault="005D69C8" w:rsidP="005D69C8">
            <w:pPr>
              <w:spacing w:after="0"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4536" w:type="dxa"/>
            <w:vAlign w:val="center"/>
          </w:tcPr>
          <w:p w14:paraId="56559E95" w14:textId="6A1D81E8" w:rsidR="005D69C8" w:rsidRPr="00F5459D" w:rsidRDefault="00D14B5C" w:rsidP="00840464">
            <w:pPr>
              <w:spacing w:after="0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FUNDAMENTAR </w:t>
            </w:r>
            <w:r w:rsidR="000E4279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AL APRENDIZ</w:t>
            </w:r>
            <w:r w:rsidR="00DA0E79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 </w:t>
            </w:r>
            <w:r w:rsidR="00453434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A CERCA DE </w:t>
            </w:r>
            <w:r w:rsidR="00DA0E79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LOS COMPONENTES</w:t>
            </w:r>
            <w:r w:rsidR="00453434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 QUE </w:t>
            </w:r>
            <w:proofErr w:type="gramStart"/>
            <w:r w:rsidR="00453434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INTEGRAN </w:t>
            </w:r>
            <w:r w:rsidR="00DA0E79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 Y</w:t>
            </w:r>
            <w:proofErr w:type="gramEnd"/>
            <w:r w:rsidR="00DA0E79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 EL FUNCIONAMIENTO DE LOS SISTEMAS NEUMÁTICO</w:t>
            </w:r>
          </w:p>
        </w:tc>
        <w:tc>
          <w:tcPr>
            <w:tcW w:w="425" w:type="dxa"/>
            <w:vAlign w:val="center"/>
          </w:tcPr>
          <w:p w14:paraId="2DB1A188" w14:textId="129C14A7" w:rsidR="005D69C8" w:rsidRPr="006E29B2" w:rsidRDefault="005D69C8" w:rsidP="000226A5">
            <w:pPr>
              <w:spacing w:after="0"/>
              <w:rPr>
                <w:rFonts w:cs="Calibri"/>
                <w:b/>
                <w:bCs/>
                <w:i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425" w:type="dxa"/>
            <w:vAlign w:val="center"/>
          </w:tcPr>
          <w:p w14:paraId="128EAB5C" w14:textId="1FDAFD09" w:rsidR="005D69C8" w:rsidRPr="006E29B2" w:rsidRDefault="005D69C8" w:rsidP="005D69C8">
            <w:pPr>
              <w:spacing w:after="0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  <w:vAlign w:val="center"/>
          </w:tcPr>
          <w:p w14:paraId="0650B0CE" w14:textId="4584CEE3" w:rsidR="005D69C8" w:rsidRPr="006E29B2" w:rsidRDefault="007A7468" w:rsidP="005D69C8">
            <w:pPr>
              <w:spacing w:after="0"/>
              <w:rPr>
                <w:rFonts w:cs="Calibri"/>
                <w:b/>
                <w:bCs/>
                <w:i/>
                <w:iCs/>
                <w:sz w:val="12"/>
                <w:szCs w:val="12"/>
                <w:lang w:val="es-ES_tradnl"/>
              </w:rPr>
            </w:pPr>
            <w:r>
              <w:rPr>
                <w:rFonts w:cs="Calibri"/>
                <w:b/>
                <w:bCs/>
                <w:i/>
                <w:iCs/>
                <w:sz w:val="12"/>
                <w:szCs w:val="12"/>
                <w:lang w:val="es-ES_tradnl"/>
              </w:rPr>
              <w:t>11 JUNIO DE 2026</w:t>
            </w:r>
          </w:p>
        </w:tc>
        <w:tc>
          <w:tcPr>
            <w:tcW w:w="567" w:type="dxa"/>
            <w:vAlign w:val="center"/>
          </w:tcPr>
          <w:p w14:paraId="609B9425" w14:textId="77777777" w:rsidR="005D69C8" w:rsidRPr="00086454" w:rsidRDefault="005D69C8" w:rsidP="005D69C8">
            <w:pPr>
              <w:spacing w:after="0"/>
              <w:jc w:val="center"/>
              <w:rPr>
                <w:rFonts w:cs="Calibri"/>
                <w:bCs/>
                <w:i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14:paraId="4B8F29F4" w14:textId="77777777" w:rsidR="005D69C8" w:rsidRPr="00086454" w:rsidRDefault="005D69C8" w:rsidP="005D69C8">
            <w:pPr>
              <w:spacing w:after="0"/>
              <w:jc w:val="center"/>
              <w:rPr>
                <w:rFonts w:cs="Calibri"/>
                <w:bCs/>
                <w:i/>
                <w:iCs/>
                <w:sz w:val="20"/>
                <w:szCs w:val="20"/>
                <w:lang w:val="es-ES_tradnl"/>
              </w:rPr>
            </w:pPr>
          </w:p>
        </w:tc>
      </w:tr>
      <w:tr w:rsidR="0091035F" w:rsidRPr="00E5028C" w14:paraId="656D8854" w14:textId="77777777" w:rsidTr="00B800FC">
        <w:trPr>
          <w:trHeight w:val="1190"/>
        </w:trPr>
        <w:tc>
          <w:tcPr>
            <w:tcW w:w="2830" w:type="dxa"/>
            <w:gridSpan w:val="2"/>
            <w:vAlign w:val="center"/>
          </w:tcPr>
          <w:p w14:paraId="437CC310" w14:textId="774BB59F" w:rsidR="0091035F" w:rsidRPr="000226A5" w:rsidRDefault="0091035F" w:rsidP="000226A5">
            <w:pPr>
              <w:spacing w:after="0"/>
              <w:rPr>
                <w:rFonts w:cs="Calibri"/>
                <w:bCs/>
                <w:iCs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EEEEEE"/>
              </w:rPr>
              <w:t>RA</w:t>
            </w:r>
            <w:r w:rsidR="00D14B5C">
              <w:rPr>
                <w:rFonts w:ascii="Arial" w:hAnsi="Arial" w:cs="Arial"/>
                <w:color w:val="000000"/>
                <w:sz w:val="18"/>
                <w:szCs w:val="18"/>
                <w:shd w:val="clear" w:color="auto" w:fill="EEEEEE"/>
              </w:rPr>
              <w:t xml:space="preserve">: </w:t>
            </w:r>
            <w:r w:rsidR="000E4279">
              <w:rPr>
                <w:rFonts w:ascii="Arial" w:hAnsi="Arial" w:cs="Arial"/>
                <w:color w:val="000000"/>
                <w:sz w:val="18"/>
                <w:szCs w:val="18"/>
                <w:shd w:val="clear" w:color="auto" w:fill="EEEEEE"/>
              </w:rPr>
              <w:t xml:space="preserve">CONSERVAR SISTEMAS </w:t>
            </w:r>
            <w:proofErr w:type="gramStart"/>
            <w:r w:rsidR="007A7468">
              <w:rPr>
                <w:rFonts w:ascii="Arial" w:hAnsi="Arial" w:cs="Arial"/>
                <w:color w:val="000000"/>
                <w:sz w:val="18"/>
                <w:szCs w:val="18"/>
                <w:shd w:val="clear" w:color="auto" w:fill="EEEEEE"/>
              </w:rPr>
              <w:t xml:space="preserve">HIDRÁULICOS </w:t>
            </w:r>
            <w:r w:rsidR="000E4279">
              <w:rPr>
                <w:rFonts w:ascii="Arial" w:hAnsi="Arial" w:cs="Arial"/>
                <w:color w:val="000000"/>
                <w:sz w:val="18"/>
                <w:szCs w:val="18"/>
                <w:shd w:val="clear" w:color="auto" w:fill="EEEEEE"/>
              </w:rPr>
              <w:t xml:space="preserve"> SEGÚN</w:t>
            </w:r>
            <w:proofErr w:type="gramEnd"/>
            <w:r w:rsidR="000E4279">
              <w:rPr>
                <w:rFonts w:ascii="Arial" w:hAnsi="Arial" w:cs="Arial"/>
                <w:color w:val="000000"/>
                <w:sz w:val="18"/>
                <w:szCs w:val="18"/>
                <w:shd w:val="clear" w:color="auto" w:fill="EEEEEE"/>
              </w:rPr>
              <w:t xml:space="preserve"> ESPECIFICACIONES TÉCNICAS</w:t>
            </w:r>
          </w:p>
        </w:tc>
        <w:tc>
          <w:tcPr>
            <w:tcW w:w="284" w:type="dxa"/>
            <w:vAlign w:val="center"/>
          </w:tcPr>
          <w:p w14:paraId="245410A9" w14:textId="0F5F9071" w:rsidR="0091035F" w:rsidRPr="00F5459D" w:rsidRDefault="0091035F" w:rsidP="005D69C8">
            <w:pPr>
              <w:spacing w:after="0"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4536" w:type="dxa"/>
            <w:vAlign w:val="center"/>
          </w:tcPr>
          <w:p w14:paraId="480FE0B0" w14:textId="3CFF8B5D" w:rsidR="0091035F" w:rsidRPr="00F5459D" w:rsidRDefault="00453434" w:rsidP="0091035F">
            <w:pPr>
              <w:spacing w:after="0"/>
              <w:jc w:val="both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REALIZAR PRÁCTICAS DE MONTAJE DE SISTEMAS </w:t>
            </w:r>
            <w:proofErr w:type="gramStart"/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NUEMÁTICOS </w:t>
            </w:r>
            <w:r w:rsidR="00D14B5C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 </w:t>
            </w:r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Y</w:t>
            </w:r>
            <w:proofErr w:type="gramEnd"/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 CORREGIR FALLAS Y AVERÍAS TÍPICAS DEL FUNCIONAMIENTO DE ESTOS SISTEMAS</w:t>
            </w:r>
          </w:p>
        </w:tc>
        <w:tc>
          <w:tcPr>
            <w:tcW w:w="425" w:type="dxa"/>
            <w:vAlign w:val="center"/>
          </w:tcPr>
          <w:p w14:paraId="242B89BE" w14:textId="292BDBCD" w:rsidR="0091035F" w:rsidRPr="006E29B2" w:rsidRDefault="0091035F" w:rsidP="001B5AA7">
            <w:pPr>
              <w:spacing w:after="0"/>
              <w:rPr>
                <w:rFonts w:cs="Calibri"/>
                <w:b/>
                <w:bCs/>
                <w:i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425" w:type="dxa"/>
            <w:vAlign w:val="center"/>
          </w:tcPr>
          <w:p w14:paraId="355014A4" w14:textId="2F29F6DF" w:rsidR="0091035F" w:rsidRPr="006E29B2" w:rsidRDefault="0091035F" w:rsidP="005D69C8">
            <w:pPr>
              <w:spacing w:after="0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993" w:type="dxa"/>
            <w:vAlign w:val="center"/>
          </w:tcPr>
          <w:p w14:paraId="5C34B084" w14:textId="4964DA50" w:rsidR="0091035F" w:rsidRPr="006E29B2" w:rsidRDefault="007A7468" w:rsidP="00E17516">
            <w:pPr>
              <w:spacing w:after="0"/>
              <w:rPr>
                <w:rFonts w:cs="Calibri"/>
                <w:b/>
                <w:bCs/>
                <w:i/>
                <w:iCs/>
                <w:sz w:val="12"/>
                <w:szCs w:val="12"/>
                <w:lang w:val="es-ES_tradnl"/>
              </w:rPr>
            </w:pPr>
            <w:r>
              <w:rPr>
                <w:rFonts w:cs="Calibri"/>
                <w:b/>
                <w:bCs/>
                <w:i/>
                <w:iCs/>
                <w:sz w:val="12"/>
                <w:szCs w:val="12"/>
                <w:lang w:val="es-ES_tradnl"/>
              </w:rPr>
              <w:t>25 JUNIO DE 2026</w:t>
            </w:r>
          </w:p>
        </w:tc>
        <w:tc>
          <w:tcPr>
            <w:tcW w:w="567" w:type="dxa"/>
            <w:vAlign w:val="center"/>
          </w:tcPr>
          <w:p w14:paraId="6C64A918" w14:textId="77777777" w:rsidR="0091035F" w:rsidRPr="00086454" w:rsidRDefault="0091035F" w:rsidP="005D69C8">
            <w:pPr>
              <w:spacing w:after="0"/>
              <w:jc w:val="center"/>
              <w:rPr>
                <w:rFonts w:cs="Calibri"/>
                <w:bCs/>
                <w:i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14:paraId="6CB7E232" w14:textId="77777777" w:rsidR="0091035F" w:rsidRPr="00086454" w:rsidRDefault="0091035F" w:rsidP="005D69C8">
            <w:pPr>
              <w:spacing w:after="0"/>
              <w:jc w:val="center"/>
              <w:rPr>
                <w:rFonts w:cs="Calibri"/>
                <w:bCs/>
                <w:i/>
                <w:iCs/>
                <w:sz w:val="20"/>
                <w:szCs w:val="20"/>
                <w:lang w:val="es-ES_tradnl"/>
              </w:rPr>
            </w:pPr>
          </w:p>
        </w:tc>
      </w:tr>
    </w:tbl>
    <w:p w14:paraId="7E6F8C85" w14:textId="4EA25B5D" w:rsidR="00E5028C" w:rsidRDefault="00E5028C" w:rsidP="00F5459D">
      <w:pPr>
        <w:spacing w:after="0"/>
        <w:jc w:val="both"/>
        <w:rPr>
          <w:rFonts w:asciiTheme="minorHAnsi" w:hAnsiTheme="minorHAnsi" w:cs="Calibri"/>
          <w:bCs/>
          <w:lang w:val="es-ES_tradnl"/>
        </w:rPr>
      </w:pPr>
    </w:p>
    <w:p w14:paraId="4CAEA706" w14:textId="496445E8" w:rsidR="00F20EEB" w:rsidRPr="005D55A6" w:rsidRDefault="00F20EEB" w:rsidP="005D55A6">
      <w:pPr>
        <w:spacing w:after="0" w:line="240" w:lineRule="auto"/>
        <w:rPr>
          <w:rFonts w:asciiTheme="minorHAnsi" w:eastAsiaTheme="minorHAnsi" w:hAnsiTheme="minorHAnsi" w:cstheme="minorBidi"/>
          <w:b/>
          <w:bCs/>
          <w:color w:val="FF0000"/>
        </w:rPr>
      </w:pPr>
      <w:r>
        <w:rPr>
          <w:b/>
          <w:bCs/>
          <w:color w:val="FF0000"/>
        </w:rPr>
        <w:t>CONCERTACION</w:t>
      </w:r>
      <w:r w:rsidR="003403FA">
        <w:rPr>
          <w:b/>
          <w:bCs/>
          <w:color w:val="FF0000"/>
        </w:rPr>
        <w:tab/>
      </w:r>
      <w:r w:rsidR="003403FA">
        <w:rPr>
          <w:b/>
          <w:bCs/>
          <w:color w:val="FF0000"/>
        </w:rPr>
        <w:tab/>
      </w:r>
      <w:r w:rsidR="003403FA">
        <w:rPr>
          <w:b/>
          <w:bCs/>
          <w:color w:val="FF0000"/>
        </w:rPr>
        <w:tab/>
      </w:r>
    </w:p>
    <w:p w14:paraId="634A5C55" w14:textId="77777777" w:rsidR="00F20EEB" w:rsidRDefault="00F20EEB" w:rsidP="00F20EEB">
      <w:pPr>
        <w:tabs>
          <w:tab w:val="left" w:pos="810"/>
        </w:tabs>
        <w:spacing w:after="0" w:line="240" w:lineRule="auto"/>
        <w:rPr>
          <w:rFonts w:asciiTheme="minorHAnsi" w:hAnsiTheme="minorHAnsi"/>
        </w:rPr>
      </w:pPr>
    </w:p>
    <w:p w14:paraId="50242220" w14:textId="7342C677" w:rsidR="001F2DD4" w:rsidRDefault="00F20EEB" w:rsidP="003403FA">
      <w:pPr>
        <w:spacing w:after="0"/>
        <w:jc w:val="both"/>
        <w:rPr>
          <w:rFonts w:asciiTheme="minorHAnsi" w:hAnsiTheme="minorHAnsi" w:cs="Calibri"/>
          <w:bCs/>
          <w:lang w:val="es-ES_tradnl"/>
        </w:rPr>
      </w:pPr>
      <w:r>
        <w:rPr>
          <w:rFonts w:asciiTheme="minorHAnsi" w:hAnsiTheme="minorHAnsi" w:cs="Calibri"/>
          <w:bCs/>
          <w:lang w:val="es-ES_tradnl"/>
        </w:rPr>
        <w:t>Los siguientes firmantes</w:t>
      </w:r>
      <w:r w:rsidR="003403FA">
        <w:rPr>
          <w:rFonts w:asciiTheme="minorHAnsi" w:hAnsiTheme="minorHAnsi" w:cs="Calibri"/>
          <w:bCs/>
          <w:lang w:val="es-ES_tradnl"/>
        </w:rPr>
        <w:t>, instructor y</w:t>
      </w:r>
      <w:r>
        <w:rPr>
          <w:rFonts w:asciiTheme="minorHAnsi" w:hAnsiTheme="minorHAnsi" w:cs="Calibri"/>
          <w:bCs/>
          <w:lang w:val="es-ES_tradnl"/>
        </w:rPr>
        <w:t xml:space="preserve"> aprendices aceptamos el plan concertado y nos comprometemos </w:t>
      </w:r>
      <w:r w:rsidR="003403FA">
        <w:rPr>
          <w:rFonts w:asciiTheme="minorHAnsi" w:hAnsiTheme="minorHAnsi" w:cs="Calibri"/>
          <w:bCs/>
          <w:lang w:val="es-ES_tradnl"/>
        </w:rPr>
        <w:t>a</w:t>
      </w:r>
      <w:r>
        <w:rPr>
          <w:rFonts w:asciiTheme="minorHAnsi" w:hAnsiTheme="minorHAnsi" w:cs="Calibri"/>
          <w:bCs/>
          <w:lang w:val="es-ES_tradnl"/>
        </w:rPr>
        <w:t xml:space="preserve"> adelantarlo</w:t>
      </w:r>
      <w:r w:rsidR="003403FA">
        <w:rPr>
          <w:rFonts w:asciiTheme="minorHAnsi" w:hAnsiTheme="minorHAnsi" w:cs="Calibri"/>
          <w:bCs/>
          <w:lang w:val="es-ES_tradnl"/>
        </w:rPr>
        <w:t xml:space="preserve"> en las facetas del</w:t>
      </w:r>
      <w:r>
        <w:rPr>
          <w:rFonts w:asciiTheme="minorHAnsi" w:hAnsiTheme="minorHAnsi" w:cs="Calibri"/>
          <w:bCs/>
          <w:lang w:val="es-ES_tradnl"/>
        </w:rPr>
        <w:t xml:space="preserve"> ser y </w:t>
      </w:r>
      <w:r w:rsidR="003403FA">
        <w:rPr>
          <w:rFonts w:asciiTheme="minorHAnsi" w:hAnsiTheme="minorHAnsi" w:cs="Calibri"/>
          <w:bCs/>
          <w:lang w:val="es-ES_tradnl"/>
        </w:rPr>
        <w:t xml:space="preserve">el </w:t>
      </w:r>
      <w:r>
        <w:rPr>
          <w:rFonts w:asciiTheme="minorHAnsi" w:hAnsiTheme="minorHAnsi" w:cs="Calibri"/>
          <w:bCs/>
          <w:lang w:val="es-ES_tradnl"/>
        </w:rPr>
        <w:t>saber-hacer.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28"/>
        <w:gridCol w:w="1961"/>
        <w:gridCol w:w="2601"/>
        <w:gridCol w:w="2339"/>
        <w:gridCol w:w="2787"/>
      </w:tblGrid>
      <w:tr w:rsidR="005D55A6" w14:paraId="048744B5" w14:textId="1344DD28" w:rsidTr="00913B42">
        <w:tc>
          <w:tcPr>
            <w:tcW w:w="728" w:type="dxa"/>
          </w:tcPr>
          <w:p w14:paraId="35F5B55B" w14:textId="57E4EFA8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  <w:r>
              <w:rPr>
                <w:rFonts w:asciiTheme="minorHAnsi" w:hAnsiTheme="minorHAnsi" w:cs="Calibri"/>
                <w:bCs/>
                <w:lang w:val="es-ES_tradnl"/>
              </w:rPr>
              <w:t xml:space="preserve">Tipo de </w:t>
            </w:r>
            <w:proofErr w:type="spellStart"/>
            <w:r>
              <w:rPr>
                <w:rFonts w:asciiTheme="minorHAnsi" w:hAnsiTheme="minorHAnsi" w:cs="Calibri"/>
                <w:bCs/>
                <w:lang w:val="es-ES_tradnl"/>
              </w:rPr>
              <w:t>d</w:t>
            </w:r>
            <w:r w:rsidR="00D700A4">
              <w:rPr>
                <w:rFonts w:asciiTheme="minorHAnsi" w:hAnsiTheme="minorHAnsi" w:cs="Calibri"/>
                <w:bCs/>
                <w:lang w:val="es-ES_tradnl"/>
              </w:rPr>
              <w:t>cto</w:t>
            </w:r>
            <w:proofErr w:type="spellEnd"/>
            <w:r>
              <w:rPr>
                <w:rFonts w:asciiTheme="minorHAnsi" w:hAnsiTheme="minorHAnsi" w:cs="Calibri"/>
                <w:bCs/>
                <w:lang w:val="es-ES_tradnl"/>
              </w:rPr>
              <w:t xml:space="preserve"> </w:t>
            </w:r>
          </w:p>
        </w:tc>
        <w:tc>
          <w:tcPr>
            <w:tcW w:w="1961" w:type="dxa"/>
          </w:tcPr>
          <w:p w14:paraId="2E3B3369" w14:textId="3D61B7B9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  <w:proofErr w:type="spellStart"/>
            <w:r>
              <w:rPr>
                <w:rFonts w:asciiTheme="minorHAnsi" w:hAnsiTheme="minorHAnsi" w:cs="Calibri"/>
                <w:bCs/>
                <w:lang w:val="es-ES_tradnl"/>
              </w:rPr>
              <w:t>Nro</w:t>
            </w:r>
            <w:proofErr w:type="spellEnd"/>
            <w:r>
              <w:rPr>
                <w:rFonts w:asciiTheme="minorHAnsi" w:hAnsiTheme="minorHAnsi" w:cs="Calibri"/>
                <w:bCs/>
                <w:lang w:val="es-ES_tradnl"/>
              </w:rPr>
              <w:t xml:space="preserve"> documento </w:t>
            </w:r>
          </w:p>
        </w:tc>
        <w:tc>
          <w:tcPr>
            <w:tcW w:w="2601" w:type="dxa"/>
          </w:tcPr>
          <w:p w14:paraId="30300455" w14:textId="1B81963D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  <w:r>
              <w:rPr>
                <w:rFonts w:asciiTheme="minorHAnsi" w:hAnsiTheme="minorHAnsi" w:cs="Calibri"/>
                <w:bCs/>
                <w:lang w:val="es-ES_tradnl"/>
              </w:rPr>
              <w:t xml:space="preserve">Apellidos </w:t>
            </w:r>
          </w:p>
        </w:tc>
        <w:tc>
          <w:tcPr>
            <w:tcW w:w="2339" w:type="dxa"/>
          </w:tcPr>
          <w:p w14:paraId="3D230BC4" w14:textId="5C9C95B5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  <w:r>
              <w:rPr>
                <w:rFonts w:asciiTheme="minorHAnsi" w:hAnsiTheme="minorHAnsi" w:cs="Calibri"/>
                <w:bCs/>
                <w:lang w:val="es-ES_tradnl"/>
              </w:rPr>
              <w:t xml:space="preserve">Nombres </w:t>
            </w:r>
          </w:p>
        </w:tc>
        <w:tc>
          <w:tcPr>
            <w:tcW w:w="2787" w:type="dxa"/>
          </w:tcPr>
          <w:p w14:paraId="53E51109" w14:textId="06FAB7CA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  <w:r>
              <w:rPr>
                <w:rFonts w:asciiTheme="minorHAnsi" w:hAnsiTheme="minorHAnsi" w:cs="Calibri"/>
                <w:bCs/>
                <w:lang w:val="es-ES_tradnl"/>
              </w:rPr>
              <w:t xml:space="preserve">Firma </w:t>
            </w:r>
          </w:p>
        </w:tc>
      </w:tr>
      <w:tr w:rsidR="005D55A6" w14:paraId="09AF1661" w14:textId="15CB6761" w:rsidTr="00913B42">
        <w:trPr>
          <w:cantSplit/>
          <w:trHeight w:hRule="exact" w:val="340"/>
        </w:trPr>
        <w:tc>
          <w:tcPr>
            <w:tcW w:w="728" w:type="dxa"/>
          </w:tcPr>
          <w:p w14:paraId="546399D0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0C109409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730BDE14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2953AA0A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3749B74D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5D55A6" w14:paraId="16B97A64" w14:textId="2209CE41" w:rsidTr="00913B42">
        <w:trPr>
          <w:cantSplit/>
          <w:trHeight w:hRule="exact" w:val="340"/>
        </w:trPr>
        <w:tc>
          <w:tcPr>
            <w:tcW w:w="728" w:type="dxa"/>
          </w:tcPr>
          <w:p w14:paraId="1CFA4B6D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492C5350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4484FF2D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3D3E3664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6D3A5FD0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5D55A6" w14:paraId="71BDC632" w14:textId="737AA459" w:rsidTr="00913B42">
        <w:trPr>
          <w:cantSplit/>
          <w:trHeight w:hRule="exact" w:val="340"/>
        </w:trPr>
        <w:tc>
          <w:tcPr>
            <w:tcW w:w="728" w:type="dxa"/>
          </w:tcPr>
          <w:p w14:paraId="6498FC8F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5C1DD68F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7FBD1944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147F466F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42FFD8DA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5D55A6" w14:paraId="3B8BC334" w14:textId="6C2EFA09" w:rsidTr="00913B42">
        <w:trPr>
          <w:cantSplit/>
          <w:trHeight w:hRule="exact" w:val="340"/>
        </w:trPr>
        <w:tc>
          <w:tcPr>
            <w:tcW w:w="728" w:type="dxa"/>
          </w:tcPr>
          <w:p w14:paraId="18695D02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1D21DE7C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3760FCD6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1ED063A7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613B191D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5D55A6" w14:paraId="64C0D070" w14:textId="333F5277" w:rsidTr="00913B42">
        <w:trPr>
          <w:cantSplit/>
          <w:trHeight w:hRule="exact" w:val="340"/>
        </w:trPr>
        <w:tc>
          <w:tcPr>
            <w:tcW w:w="728" w:type="dxa"/>
          </w:tcPr>
          <w:p w14:paraId="7BCC6AF1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6C2FA392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7AA31A56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5E3650A6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1F4B6C69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5D55A6" w14:paraId="43FE47C9" w14:textId="2B8AAF12" w:rsidTr="00913B42">
        <w:trPr>
          <w:cantSplit/>
          <w:trHeight w:hRule="exact" w:val="340"/>
        </w:trPr>
        <w:tc>
          <w:tcPr>
            <w:tcW w:w="728" w:type="dxa"/>
          </w:tcPr>
          <w:p w14:paraId="54093440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002653BF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5967675B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6EF4E4E6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026AFE7D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5D55A6" w14:paraId="5F5F442C" w14:textId="5DB1B6AF" w:rsidTr="00913B42">
        <w:trPr>
          <w:cantSplit/>
          <w:trHeight w:hRule="exact" w:val="340"/>
        </w:trPr>
        <w:tc>
          <w:tcPr>
            <w:tcW w:w="728" w:type="dxa"/>
          </w:tcPr>
          <w:p w14:paraId="0D14CA28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719C15BA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0BFA7F6D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23F74002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05BA370A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5D55A6" w14:paraId="094B5B4B" w14:textId="53DE2E7B" w:rsidTr="00913B42">
        <w:trPr>
          <w:cantSplit/>
          <w:trHeight w:hRule="exact" w:val="340"/>
        </w:trPr>
        <w:tc>
          <w:tcPr>
            <w:tcW w:w="728" w:type="dxa"/>
          </w:tcPr>
          <w:p w14:paraId="09CF4AC0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70735827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1409B70C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53C009F8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0DAA1933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5D55A6" w14:paraId="4CEE0658" w14:textId="51957E50" w:rsidTr="00913B42">
        <w:trPr>
          <w:cantSplit/>
          <w:trHeight w:hRule="exact" w:val="340"/>
        </w:trPr>
        <w:tc>
          <w:tcPr>
            <w:tcW w:w="728" w:type="dxa"/>
          </w:tcPr>
          <w:p w14:paraId="2AFA0AD0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557D9ABD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4EA621F2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56712039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6F1B9329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5D55A6" w14:paraId="4DCB405E" w14:textId="0FE96C68" w:rsidTr="00913B42">
        <w:trPr>
          <w:cantSplit/>
          <w:trHeight w:hRule="exact" w:val="340"/>
        </w:trPr>
        <w:tc>
          <w:tcPr>
            <w:tcW w:w="728" w:type="dxa"/>
          </w:tcPr>
          <w:p w14:paraId="62763D6D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6D1F682B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68EC3733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490E89DA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08F08376" w14:textId="77777777" w:rsidR="005D55A6" w:rsidRDefault="005D55A6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913B42" w14:paraId="75B29E19" w14:textId="77777777" w:rsidTr="00913B42">
        <w:trPr>
          <w:cantSplit/>
          <w:trHeight w:hRule="exact" w:val="340"/>
        </w:trPr>
        <w:tc>
          <w:tcPr>
            <w:tcW w:w="728" w:type="dxa"/>
          </w:tcPr>
          <w:p w14:paraId="7E03F923" w14:textId="77777777" w:rsidR="00913B42" w:rsidRDefault="00913B42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7979B064" w14:textId="77777777" w:rsidR="00913B42" w:rsidRDefault="00913B42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4C70F61F" w14:textId="77777777" w:rsidR="00913B42" w:rsidRDefault="00913B42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249EDE9A" w14:textId="77777777" w:rsidR="00913B42" w:rsidRDefault="00913B42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7DCE7D87" w14:textId="77777777" w:rsidR="00913B42" w:rsidRDefault="00913B42" w:rsidP="00967F30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913B42" w14:paraId="3AD4D029" w14:textId="77777777" w:rsidTr="00913B42">
        <w:trPr>
          <w:cantSplit/>
          <w:trHeight w:hRule="exact" w:val="340"/>
        </w:trPr>
        <w:tc>
          <w:tcPr>
            <w:tcW w:w="728" w:type="dxa"/>
          </w:tcPr>
          <w:p w14:paraId="6068213D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15CFFA41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66C041F7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78AF7CF7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7F5A0092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913B42" w14:paraId="78C086FD" w14:textId="77777777" w:rsidTr="00913B42">
        <w:trPr>
          <w:cantSplit/>
          <w:trHeight w:hRule="exact" w:val="340"/>
        </w:trPr>
        <w:tc>
          <w:tcPr>
            <w:tcW w:w="728" w:type="dxa"/>
          </w:tcPr>
          <w:p w14:paraId="114276C2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3DD2BD5A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58B70D78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018CA464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0B8B441B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913B42" w14:paraId="509C97AC" w14:textId="77777777" w:rsidTr="00913B42">
        <w:trPr>
          <w:cantSplit/>
          <w:trHeight w:hRule="exact" w:val="340"/>
        </w:trPr>
        <w:tc>
          <w:tcPr>
            <w:tcW w:w="728" w:type="dxa"/>
          </w:tcPr>
          <w:p w14:paraId="4C6B3AD3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48BC8AB7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04227510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38F18D7A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25CD50AC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913B42" w14:paraId="6BD7BD9B" w14:textId="77777777" w:rsidTr="00913B42">
        <w:trPr>
          <w:cantSplit/>
          <w:trHeight w:hRule="exact" w:val="340"/>
        </w:trPr>
        <w:tc>
          <w:tcPr>
            <w:tcW w:w="728" w:type="dxa"/>
          </w:tcPr>
          <w:p w14:paraId="22737C60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43772F04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4E537283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725CDF0F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6FE6299F" w14:textId="77777777" w:rsidR="00913B42" w:rsidRDefault="00913B42" w:rsidP="00913B42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</w:tbl>
    <w:p w14:paraId="745A275A" w14:textId="77777777" w:rsidR="00D14B5C" w:rsidRDefault="00D14B5C" w:rsidP="00967F30">
      <w:pPr>
        <w:jc w:val="both"/>
        <w:rPr>
          <w:rFonts w:asciiTheme="minorHAnsi" w:hAnsiTheme="minorHAnsi" w:cs="Calibri"/>
          <w:bCs/>
          <w:i/>
          <w:lang w:val="es-ES_tradnl"/>
        </w:rPr>
      </w:pPr>
    </w:p>
    <w:p w14:paraId="306967CA" w14:textId="77777777" w:rsidR="00E53C85" w:rsidRDefault="00E53C85" w:rsidP="00967F30">
      <w:pPr>
        <w:jc w:val="both"/>
        <w:rPr>
          <w:rFonts w:asciiTheme="minorHAnsi" w:hAnsiTheme="minorHAnsi" w:cs="Calibri"/>
          <w:bCs/>
          <w:i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28"/>
        <w:gridCol w:w="1961"/>
        <w:gridCol w:w="2601"/>
        <w:gridCol w:w="2339"/>
        <w:gridCol w:w="2787"/>
      </w:tblGrid>
      <w:tr w:rsidR="00E53C85" w14:paraId="533671D9" w14:textId="77777777" w:rsidTr="00BD54E7">
        <w:tc>
          <w:tcPr>
            <w:tcW w:w="728" w:type="dxa"/>
          </w:tcPr>
          <w:p w14:paraId="4A2A22D4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  <w:r>
              <w:rPr>
                <w:rFonts w:asciiTheme="minorHAnsi" w:hAnsiTheme="minorHAnsi" w:cs="Calibri"/>
                <w:bCs/>
                <w:lang w:val="es-ES_tradnl"/>
              </w:rPr>
              <w:lastRenderedPageBreak/>
              <w:t xml:space="preserve">Tipo de </w:t>
            </w:r>
            <w:proofErr w:type="spellStart"/>
            <w:r>
              <w:rPr>
                <w:rFonts w:asciiTheme="minorHAnsi" w:hAnsiTheme="minorHAnsi" w:cs="Calibri"/>
                <w:bCs/>
                <w:lang w:val="es-ES_tradnl"/>
              </w:rPr>
              <w:t>dcto</w:t>
            </w:r>
            <w:proofErr w:type="spellEnd"/>
            <w:r>
              <w:rPr>
                <w:rFonts w:asciiTheme="minorHAnsi" w:hAnsiTheme="minorHAnsi" w:cs="Calibri"/>
                <w:bCs/>
                <w:lang w:val="es-ES_tradnl"/>
              </w:rPr>
              <w:t xml:space="preserve"> </w:t>
            </w:r>
          </w:p>
        </w:tc>
        <w:tc>
          <w:tcPr>
            <w:tcW w:w="1961" w:type="dxa"/>
          </w:tcPr>
          <w:p w14:paraId="4D86F781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  <w:proofErr w:type="spellStart"/>
            <w:r>
              <w:rPr>
                <w:rFonts w:asciiTheme="minorHAnsi" w:hAnsiTheme="minorHAnsi" w:cs="Calibri"/>
                <w:bCs/>
                <w:lang w:val="es-ES_tradnl"/>
              </w:rPr>
              <w:t>Nro</w:t>
            </w:r>
            <w:proofErr w:type="spellEnd"/>
            <w:r>
              <w:rPr>
                <w:rFonts w:asciiTheme="minorHAnsi" w:hAnsiTheme="minorHAnsi" w:cs="Calibri"/>
                <w:bCs/>
                <w:lang w:val="es-ES_tradnl"/>
              </w:rPr>
              <w:t xml:space="preserve"> documento </w:t>
            </w:r>
          </w:p>
        </w:tc>
        <w:tc>
          <w:tcPr>
            <w:tcW w:w="2601" w:type="dxa"/>
          </w:tcPr>
          <w:p w14:paraId="4DD1FD8F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  <w:r>
              <w:rPr>
                <w:rFonts w:asciiTheme="minorHAnsi" w:hAnsiTheme="minorHAnsi" w:cs="Calibri"/>
                <w:bCs/>
                <w:lang w:val="es-ES_tradnl"/>
              </w:rPr>
              <w:t xml:space="preserve">Apellidos </w:t>
            </w:r>
          </w:p>
        </w:tc>
        <w:tc>
          <w:tcPr>
            <w:tcW w:w="2339" w:type="dxa"/>
          </w:tcPr>
          <w:p w14:paraId="0BF92DCB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  <w:r>
              <w:rPr>
                <w:rFonts w:asciiTheme="minorHAnsi" w:hAnsiTheme="minorHAnsi" w:cs="Calibri"/>
                <w:bCs/>
                <w:lang w:val="es-ES_tradnl"/>
              </w:rPr>
              <w:t xml:space="preserve">Nombres </w:t>
            </w:r>
          </w:p>
        </w:tc>
        <w:tc>
          <w:tcPr>
            <w:tcW w:w="2787" w:type="dxa"/>
          </w:tcPr>
          <w:p w14:paraId="715E8C3A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  <w:r>
              <w:rPr>
                <w:rFonts w:asciiTheme="minorHAnsi" w:hAnsiTheme="minorHAnsi" w:cs="Calibri"/>
                <w:bCs/>
                <w:lang w:val="es-ES_tradnl"/>
              </w:rPr>
              <w:t xml:space="preserve">Firma </w:t>
            </w:r>
          </w:p>
        </w:tc>
      </w:tr>
      <w:tr w:rsidR="00E53C85" w14:paraId="1D093E76" w14:textId="77777777" w:rsidTr="00BD54E7">
        <w:trPr>
          <w:cantSplit/>
          <w:trHeight w:hRule="exact" w:val="340"/>
        </w:trPr>
        <w:tc>
          <w:tcPr>
            <w:tcW w:w="728" w:type="dxa"/>
          </w:tcPr>
          <w:p w14:paraId="6ABA7782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0E87A2BA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047A6DA6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67CD35FF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469D566C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E53C85" w14:paraId="52071756" w14:textId="77777777" w:rsidTr="00BD54E7">
        <w:trPr>
          <w:cantSplit/>
          <w:trHeight w:hRule="exact" w:val="340"/>
        </w:trPr>
        <w:tc>
          <w:tcPr>
            <w:tcW w:w="728" w:type="dxa"/>
          </w:tcPr>
          <w:p w14:paraId="06ADE473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5821D05D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24436FA8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4A1F3AC6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2B1EA75B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E53C85" w14:paraId="4084EB92" w14:textId="77777777" w:rsidTr="00BD54E7">
        <w:trPr>
          <w:cantSplit/>
          <w:trHeight w:hRule="exact" w:val="340"/>
        </w:trPr>
        <w:tc>
          <w:tcPr>
            <w:tcW w:w="728" w:type="dxa"/>
          </w:tcPr>
          <w:p w14:paraId="751730CE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15B844A0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592D7648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401F7EEC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13550A9D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E53C85" w14:paraId="0350E017" w14:textId="77777777" w:rsidTr="00BD54E7">
        <w:trPr>
          <w:cantSplit/>
          <w:trHeight w:hRule="exact" w:val="340"/>
        </w:trPr>
        <w:tc>
          <w:tcPr>
            <w:tcW w:w="728" w:type="dxa"/>
          </w:tcPr>
          <w:p w14:paraId="464E2544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3EF88AC1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5FEFDAEA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0FAE23D2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26A0D67A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E53C85" w14:paraId="4F96AA58" w14:textId="77777777" w:rsidTr="00BD54E7">
        <w:trPr>
          <w:cantSplit/>
          <w:trHeight w:hRule="exact" w:val="340"/>
        </w:trPr>
        <w:tc>
          <w:tcPr>
            <w:tcW w:w="728" w:type="dxa"/>
          </w:tcPr>
          <w:p w14:paraId="50B176B2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4323682D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40606B34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4DFD7019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0EC2507E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E53C85" w14:paraId="639035FF" w14:textId="77777777" w:rsidTr="00BD54E7">
        <w:trPr>
          <w:cantSplit/>
          <w:trHeight w:hRule="exact" w:val="340"/>
        </w:trPr>
        <w:tc>
          <w:tcPr>
            <w:tcW w:w="728" w:type="dxa"/>
          </w:tcPr>
          <w:p w14:paraId="6211D120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6090ACB0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293DC3A4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41872D0A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79D7B6E4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E53C85" w14:paraId="1B3845B4" w14:textId="77777777" w:rsidTr="00BD54E7">
        <w:trPr>
          <w:cantSplit/>
          <w:trHeight w:hRule="exact" w:val="340"/>
        </w:trPr>
        <w:tc>
          <w:tcPr>
            <w:tcW w:w="728" w:type="dxa"/>
          </w:tcPr>
          <w:p w14:paraId="2E746A81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43269BCC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3B33BF25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4B38C6B5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5C2BE68B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E53C85" w14:paraId="7F26A006" w14:textId="77777777" w:rsidTr="00BD54E7">
        <w:trPr>
          <w:cantSplit/>
          <w:trHeight w:hRule="exact" w:val="340"/>
        </w:trPr>
        <w:tc>
          <w:tcPr>
            <w:tcW w:w="728" w:type="dxa"/>
          </w:tcPr>
          <w:p w14:paraId="58D6D0BF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44131EBB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2C8EC2A1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7BCD5408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0F1DA3EE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E53C85" w14:paraId="458B5948" w14:textId="77777777" w:rsidTr="00BD54E7">
        <w:trPr>
          <w:cantSplit/>
          <w:trHeight w:hRule="exact" w:val="340"/>
        </w:trPr>
        <w:tc>
          <w:tcPr>
            <w:tcW w:w="728" w:type="dxa"/>
          </w:tcPr>
          <w:p w14:paraId="07D5F9B9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36D9E548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603DC209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3C49CD07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764B65BF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E53C85" w14:paraId="6828EBE3" w14:textId="77777777" w:rsidTr="00BD54E7">
        <w:trPr>
          <w:cantSplit/>
          <w:trHeight w:hRule="exact" w:val="340"/>
        </w:trPr>
        <w:tc>
          <w:tcPr>
            <w:tcW w:w="728" w:type="dxa"/>
          </w:tcPr>
          <w:p w14:paraId="0DECF39B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564A299E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762B87F5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7F0BC1FA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011D9D51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E53C85" w14:paraId="57D865F9" w14:textId="77777777" w:rsidTr="00BD54E7">
        <w:trPr>
          <w:cantSplit/>
          <w:trHeight w:hRule="exact" w:val="340"/>
        </w:trPr>
        <w:tc>
          <w:tcPr>
            <w:tcW w:w="728" w:type="dxa"/>
          </w:tcPr>
          <w:p w14:paraId="04EE5DE7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47951E37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3EB4FFC5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40C4EF99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5E28A1EA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E53C85" w14:paraId="6F0BB893" w14:textId="77777777" w:rsidTr="00BD54E7">
        <w:trPr>
          <w:cantSplit/>
          <w:trHeight w:hRule="exact" w:val="340"/>
        </w:trPr>
        <w:tc>
          <w:tcPr>
            <w:tcW w:w="728" w:type="dxa"/>
          </w:tcPr>
          <w:p w14:paraId="23CCE4BD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066FF3FD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0FEFF5C6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03B45DA3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3978EC3D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E53C85" w14:paraId="112EC6AF" w14:textId="77777777" w:rsidTr="00BD54E7">
        <w:trPr>
          <w:cantSplit/>
          <w:trHeight w:hRule="exact" w:val="340"/>
        </w:trPr>
        <w:tc>
          <w:tcPr>
            <w:tcW w:w="728" w:type="dxa"/>
          </w:tcPr>
          <w:p w14:paraId="2FB4C621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4521BB07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3A10C99E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31139694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57847FFC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E53C85" w14:paraId="0FF52EC3" w14:textId="77777777" w:rsidTr="00BD54E7">
        <w:trPr>
          <w:cantSplit/>
          <w:trHeight w:hRule="exact" w:val="340"/>
        </w:trPr>
        <w:tc>
          <w:tcPr>
            <w:tcW w:w="728" w:type="dxa"/>
          </w:tcPr>
          <w:p w14:paraId="4A88DCC6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7F8A706B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7D07A690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298DDF85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42C4B8E0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  <w:tr w:rsidR="00E53C85" w14:paraId="7FD55E85" w14:textId="77777777" w:rsidTr="00BD54E7">
        <w:trPr>
          <w:cantSplit/>
          <w:trHeight w:hRule="exact" w:val="340"/>
        </w:trPr>
        <w:tc>
          <w:tcPr>
            <w:tcW w:w="728" w:type="dxa"/>
          </w:tcPr>
          <w:p w14:paraId="4C0FA9F5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1961" w:type="dxa"/>
          </w:tcPr>
          <w:p w14:paraId="0FF801E9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601" w:type="dxa"/>
          </w:tcPr>
          <w:p w14:paraId="386DFC52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339" w:type="dxa"/>
          </w:tcPr>
          <w:p w14:paraId="6E75A3DD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  <w:tc>
          <w:tcPr>
            <w:tcW w:w="2787" w:type="dxa"/>
          </w:tcPr>
          <w:p w14:paraId="321C3977" w14:textId="77777777" w:rsidR="00E53C85" w:rsidRDefault="00E53C85" w:rsidP="00BD54E7">
            <w:pPr>
              <w:jc w:val="both"/>
              <w:rPr>
                <w:rFonts w:asciiTheme="minorHAnsi" w:hAnsiTheme="minorHAnsi" w:cs="Calibri"/>
                <w:bCs/>
                <w:lang w:val="es-ES_tradnl"/>
              </w:rPr>
            </w:pPr>
          </w:p>
        </w:tc>
      </w:tr>
    </w:tbl>
    <w:p w14:paraId="0C4EE815" w14:textId="77777777" w:rsidR="00E53C85" w:rsidRPr="00522522" w:rsidRDefault="00E53C85" w:rsidP="00967F30">
      <w:pPr>
        <w:jc w:val="both"/>
        <w:rPr>
          <w:rFonts w:asciiTheme="minorHAnsi" w:hAnsiTheme="minorHAnsi" w:cs="Calibri"/>
          <w:bCs/>
          <w:i/>
          <w:lang w:val="es-ES_tradnl"/>
        </w:rPr>
      </w:pPr>
    </w:p>
    <w:sectPr w:rsidR="00E53C85" w:rsidRPr="00522522" w:rsidSect="003403FA">
      <w:headerReference w:type="default" r:id="rId8"/>
      <w:footerReference w:type="default" r:id="rId9"/>
      <w:headerReference w:type="first" r:id="rId10"/>
      <w:pgSz w:w="12240" w:h="15840"/>
      <w:pgMar w:top="1418" w:right="907" w:bottom="1418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AF729" w14:textId="77777777" w:rsidR="00424803" w:rsidRDefault="00424803">
      <w:pPr>
        <w:spacing w:after="0" w:line="240" w:lineRule="auto"/>
      </w:pPr>
      <w:r>
        <w:separator/>
      </w:r>
    </w:p>
  </w:endnote>
  <w:endnote w:type="continuationSeparator" w:id="0">
    <w:p w14:paraId="10B9E21A" w14:textId="77777777" w:rsidR="00424803" w:rsidRDefault="00424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404F6" w14:textId="547E6B1D" w:rsidR="001B5AA7" w:rsidRDefault="001B5AA7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80768" behindDoc="0" locked="0" layoutInCell="1" allowOverlap="1" wp14:anchorId="14D18203" wp14:editId="10E020D0">
          <wp:simplePos x="0" y="0"/>
          <wp:positionH relativeFrom="margin">
            <wp:align>center</wp:align>
          </wp:positionH>
          <wp:positionV relativeFrom="paragraph">
            <wp:posOffset>68580</wp:posOffset>
          </wp:positionV>
          <wp:extent cx="1509311" cy="302676"/>
          <wp:effectExtent l="0" t="0" r="0" b="254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9311" cy="3026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1F1688" w14:textId="77777777" w:rsidR="001B5AA7" w:rsidRPr="00E42069" w:rsidRDefault="001B5AA7" w:rsidP="00E42069">
    <w:pPr>
      <w:pStyle w:val="Piedepgina"/>
      <w:jc w:val="right"/>
      <w:rPr>
        <w:color w:val="FF6600"/>
      </w:rPr>
    </w:pPr>
    <w:r w:rsidRPr="00E42069">
      <w:rPr>
        <w:color w:val="FF6600"/>
        <w:lang w:val="es-ES"/>
      </w:rPr>
      <w:t xml:space="preserve">Página </w:t>
    </w:r>
    <w:r w:rsidRPr="00E42069">
      <w:rPr>
        <w:b/>
        <w:bCs/>
        <w:color w:val="FF6600"/>
      </w:rPr>
      <w:fldChar w:fldCharType="begin"/>
    </w:r>
    <w:r w:rsidRPr="00E42069">
      <w:rPr>
        <w:b/>
        <w:bCs/>
        <w:color w:val="FF6600"/>
      </w:rPr>
      <w:instrText>PAGE  \* Arabic  \* MERGEFORMAT</w:instrText>
    </w:r>
    <w:r w:rsidRPr="00E42069">
      <w:rPr>
        <w:b/>
        <w:bCs/>
        <w:color w:val="FF6600"/>
      </w:rPr>
      <w:fldChar w:fldCharType="separate"/>
    </w:r>
    <w:r w:rsidRPr="005A4F86">
      <w:rPr>
        <w:b/>
        <w:bCs/>
        <w:noProof/>
        <w:color w:val="FF6600"/>
        <w:lang w:val="es-ES"/>
      </w:rPr>
      <w:t>3</w:t>
    </w:r>
    <w:r w:rsidRPr="00E42069">
      <w:rPr>
        <w:b/>
        <w:bCs/>
        <w:color w:val="FF6600"/>
      </w:rPr>
      <w:fldChar w:fldCharType="end"/>
    </w:r>
    <w:r w:rsidRPr="00E42069">
      <w:rPr>
        <w:color w:val="FF6600"/>
        <w:lang w:val="es-ES"/>
      </w:rPr>
      <w:t xml:space="preserve"> de </w:t>
    </w:r>
    <w:r w:rsidRPr="00E42069">
      <w:rPr>
        <w:b/>
        <w:bCs/>
        <w:color w:val="FF6600"/>
      </w:rPr>
      <w:fldChar w:fldCharType="begin"/>
    </w:r>
    <w:r w:rsidRPr="00E42069">
      <w:rPr>
        <w:b/>
        <w:bCs/>
        <w:color w:val="FF6600"/>
      </w:rPr>
      <w:instrText>NUMPAGES  \* Arabic  \* MERGEFORMAT</w:instrText>
    </w:r>
    <w:r w:rsidRPr="00E42069">
      <w:rPr>
        <w:b/>
        <w:bCs/>
        <w:color w:val="FF6600"/>
      </w:rPr>
      <w:fldChar w:fldCharType="separate"/>
    </w:r>
    <w:r w:rsidRPr="005A4F86">
      <w:rPr>
        <w:b/>
        <w:bCs/>
        <w:noProof/>
        <w:color w:val="FF6600"/>
        <w:lang w:val="es-ES"/>
      </w:rPr>
      <w:t>3</w:t>
    </w:r>
    <w:r w:rsidRPr="00E42069">
      <w:rPr>
        <w:b/>
        <w:bCs/>
        <w:color w:val="FF66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8055E" w14:textId="77777777" w:rsidR="00424803" w:rsidRDefault="00424803">
      <w:pPr>
        <w:spacing w:after="0" w:line="240" w:lineRule="auto"/>
      </w:pPr>
      <w:r>
        <w:separator/>
      </w:r>
    </w:p>
  </w:footnote>
  <w:footnote w:type="continuationSeparator" w:id="0">
    <w:p w14:paraId="7B34880D" w14:textId="77777777" w:rsidR="00424803" w:rsidRDefault="00424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7FEE5" w14:textId="651EF8B7" w:rsidR="001B5AA7" w:rsidRDefault="001B5AA7">
    <w:pPr>
      <w:pStyle w:val="Encabezado"/>
    </w:pPr>
    <w:r>
      <w:rPr>
        <w:noProof/>
        <w:lang w:val="en-US"/>
      </w:rPr>
      <w:drawing>
        <wp:anchor distT="0" distB="0" distL="114300" distR="114300" simplePos="0" relativeHeight="251688960" behindDoc="0" locked="0" layoutInCell="1" allowOverlap="1" wp14:anchorId="7D671925" wp14:editId="74763CA1">
          <wp:simplePos x="0" y="0"/>
          <wp:positionH relativeFrom="margin">
            <wp:align>center</wp:align>
          </wp:positionH>
          <wp:positionV relativeFrom="topMargin">
            <wp:posOffset>264160</wp:posOffset>
          </wp:positionV>
          <wp:extent cx="629920" cy="588645"/>
          <wp:effectExtent l="0" t="0" r="0" b="1905"/>
          <wp:wrapNone/>
          <wp:docPr id="4" name="Imagen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5F8A60D8" w14:textId="77777777" w:rsidR="001B5AA7" w:rsidRDefault="001B5AA7">
    <w:pPr>
      <w:pStyle w:val="Encabezado"/>
    </w:pPr>
  </w:p>
  <w:p w14:paraId="5AB22D83" w14:textId="77777777" w:rsidR="001B5AA7" w:rsidRDefault="001B5AA7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DACD0" w14:textId="77777777" w:rsidR="001B5AA7" w:rsidRDefault="001B5AA7">
    <w:pPr>
      <w:pStyle w:val="Encabezado"/>
      <w:rPr>
        <w:noProof/>
        <w:lang w:val="es-ES" w:eastAsia="es-ES"/>
      </w:rPr>
    </w:pPr>
  </w:p>
  <w:p w14:paraId="7F2B81EC" w14:textId="77777777" w:rsidR="001B5AA7" w:rsidRDefault="001B5AA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F2BB4"/>
    <w:multiLevelType w:val="hybridMultilevel"/>
    <w:tmpl w:val="85F0C98E"/>
    <w:lvl w:ilvl="0" w:tplc="2C60CFEC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2657ED"/>
    <w:multiLevelType w:val="hybridMultilevel"/>
    <w:tmpl w:val="9BBADD5E"/>
    <w:lvl w:ilvl="0" w:tplc="F95621A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540A0019" w:tentative="1">
      <w:start w:val="1"/>
      <w:numFmt w:val="lowerLetter"/>
      <w:lvlText w:val="%2."/>
      <w:lvlJc w:val="left"/>
      <w:pPr>
        <w:ind w:left="1080" w:hanging="360"/>
      </w:pPr>
    </w:lvl>
    <w:lvl w:ilvl="2" w:tplc="540A001B" w:tentative="1">
      <w:start w:val="1"/>
      <w:numFmt w:val="lowerRoman"/>
      <w:lvlText w:val="%3."/>
      <w:lvlJc w:val="right"/>
      <w:pPr>
        <w:ind w:left="1800" w:hanging="180"/>
      </w:pPr>
    </w:lvl>
    <w:lvl w:ilvl="3" w:tplc="540A000F" w:tentative="1">
      <w:start w:val="1"/>
      <w:numFmt w:val="decimal"/>
      <w:lvlText w:val="%4."/>
      <w:lvlJc w:val="left"/>
      <w:pPr>
        <w:ind w:left="2520" w:hanging="360"/>
      </w:pPr>
    </w:lvl>
    <w:lvl w:ilvl="4" w:tplc="540A0019" w:tentative="1">
      <w:start w:val="1"/>
      <w:numFmt w:val="lowerLetter"/>
      <w:lvlText w:val="%5."/>
      <w:lvlJc w:val="left"/>
      <w:pPr>
        <w:ind w:left="3240" w:hanging="360"/>
      </w:pPr>
    </w:lvl>
    <w:lvl w:ilvl="5" w:tplc="540A001B" w:tentative="1">
      <w:start w:val="1"/>
      <w:numFmt w:val="lowerRoman"/>
      <w:lvlText w:val="%6."/>
      <w:lvlJc w:val="right"/>
      <w:pPr>
        <w:ind w:left="3960" w:hanging="180"/>
      </w:pPr>
    </w:lvl>
    <w:lvl w:ilvl="6" w:tplc="540A000F" w:tentative="1">
      <w:start w:val="1"/>
      <w:numFmt w:val="decimal"/>
      <w:lvlText w:val="%7."/>
      <w:lvlJc w:val="left"/>
      <w:pPr>
        <w:ind w:left="4680" w:hanging="360"/>
      </w:pPr>
    </w:lvl>
    <w:lvl w:ilvl="7" w:tplc="540A0019" w:tentative="1">
      <w:start w:val="1"/>
      <w:numFmt w:val="lowerLetter"/>
      <w:lvlText w:val="%8."/>
      <w:lvlJc w:val="left"/>
      <w:pPr>
        <w:ind w:left="5400" w:hanging="360"/>
      </w:pPr>
    </w:lvl>
    <w:lvl w:ilvl="8" w:tplc="5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482EC8"/>
    <w:multiLevelType w:val="hybridMultilevel"/>
    <w:tmpl w:val="B240E8A4"/>
    <w:lvl w:ilvl="0" w:tplc="5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F36296"/>
    <w:multiLevelType w:val="hybridMultilevel"/>
    <w:tmpl w:val="ECDEB62C"/>
    <w:lvl w:ilvl="0" w:tplc="5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5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7B6B06"/>
    <w:multiLevelType w:val="hybridMultilevel"/>
    <w:tmpl w:val="749E7262"/>
    <w:lvl w:ilvl="0" w:tplc="5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540A0019" w:tentative="1">
      <w:start w:val="1"/>
      <w:numFmt w:val="lowerLetter"/>
      <w:lvlText w:val="%2."/>
      <w:lvlJc w:val="left"/>
      <w:pPr>
        <w:ind w:left="1080" w:hanging="360"/>
      </w:pPr>
    </w:lvl>
    <w:lvl w:ilvl="2" w:tplc="540A001B" w:tentative="1">
      <w:start w:val="1"/>
      <w:numFmt w:val="lowerRoman"/>
      <w:lvlText w:val="%3."/>
      <w:lvlJc w:val="right"/>
      <w:pPr>
        <w:ind w:left="1800" w:hanging="180"/>
      </w:pPr>
    </w:lvl>
    <w:lvl w:ilvl="3" w:tplc="540A000F" w:tentative="1">
      <w:start w:val="1"/>
      <w:numFmt w:val="decimal"/>
      <w:lvlText w:val="%4."/>
      <w:lvlJc w:val="left"/>
      <w:pPr>
        <w:ind w:left="2520" w:hanging="360"/>
      </w:pPr>
    </w:lvl>
    <w:lvl w:ilvl="4" w:tplc="540A0019" w:tentative="1">
      <w:start w:val="1"/>
      <w:numFmt w:val="lowerLetter"/>
      <w:lvlText w:val="%5."/>
      <w:lvlJc w:val="left"/>
      <w:pPr>
        <w:ind w:left="3240" w:hanging="360"/>
      </w:pPr>
    </w:lvl>
    <w:lvl w:ilvl="5" w:tplc="540A001B" w:tentative="1">
      <w:start w:val="1"/>
      <w:numFmt w:val="lowerRoman"/>
      <w:lvlText w:val="%6."/>
      <w:lvlJc w:val="right"/>
      <w:pPr>
        <w:ind w:left="3960" w:hanging="180"/>
      </w:pPr>
    </w:lvl>
    <w:lvl w:ilvl="6" w:tplc="540A000F" w:tentative="1">
      <w:start w:val="1"/>
      <w:numFmt w:val="decimal"/>
      <w:lvlText w:val="%7."/>
      <w:lvlJc w:val="left"/>
      <w:pPr>
        <w:ind w:left="4680" w:hanging="360"/>
      </w:pPr>
    </w:lvl>
    <w:lvl w:ilvl="7" w:tplc="540A0019" w:tentative="1">
      <w:start w:val="1"/>
      <w:numFmt w:val="lowerLetter"/>
      <w:lvlText w:val="%8."/>
      <w:lvlJc w:val="left"/>
      <w:pPr>
        <w:ind w:left="5400" w:hanging="360"/>
      </w:pPr>
    </w:lvl>
    <w:lvl w:ilvl="8" w:tplc="5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C376DB"/>
    <w:multiLevelType w:val="hybridMultilevel"/>
    <w:tmpl w:val="368CECA2"/>
    <w:lvl w:ilvl="0" w:tplc="9878C44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C27178"/>
    <w:multiLevelType w:val="hybridMultilevel"/>
    <w:tmpl w:val="0D5835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F45ED"/>
    <w:multiLevelType w:val="hybridMultilevel"/>
    <w:tmpl w:val="90C445E4"/>
    <w:lvl w:ilvl="0" w:tplc="5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70C0DEF"/>
    <w:multiLevelType w:val="hybridMultilevel"/>
    <w:tmpl w:val="8A30B564"/>
    <w:lvl w:ilvl="0" w:tplc="5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769621105">
    <w:abstractNumId w:val="9"/>
  </w:num>
  <w:num w:numId="2" w16cid:durableId="1512261808">
    <w:abstractNumId w:val="0"/>
  </w:num>
  <w:num w:numId="3" w16cid:durableId="1199777319">
    <w:abstractNumId w:val="7"/>
  </w:num>
  <w:num w:numId="4" w16cid:durableId="17701827">
    <w:abstractNumId w:val="4"/>
  </w:num>
  <w:num w:numId="5" w16cid:durableId="1736513794">
    <w:abstractNumId w:val="1"/>
  </w:num>
  <w:num w:numId="6" w16cid:durableId="1511219121">
    <w:abstractNumId w:val="2"/>
  </w:num>
  <w:num w:numId="7" w16cid:durableId="776145917">
    <w:abstractNumId w:val="8"/>
  </w:num>
  <w:num w:numId="8" w16cid:durableId="914317346">
    <w:abstractNumId w:val="3"/>
  </w:num>
  <w:num w:numId="9" w16cid:durableId="633681830">
    <w:abstractNumId w:val="6"/>
  </w:num>
  <w:num w:numId="10" w16cid:durableId="209138742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538"/>
    <w:rsid w:val="00017F85"/>
    <w:rsid w:val="0002131A"/>
    <w:rsid w:val="000226A5"/>
    <w:rsid w:val="000350FF"/>
    <w:rsid w:val="00036B80"/>
    <w:rsid w:val="00041C50"/>
    <w:rsid w:val="00046271"/>
    <w:rsid w:val="00052476"/>
    <w:rsid w:val="0006140F"/>
    <w:rsid w:val="00062125"/>
    <w:rsid w:val="00062178"/>
    <w:rsid w:val="000674B4"/>
    <w:rsid w:val="0007109D"/>
    <w:rsid w:val="00086454"/>
    <w:rsid w:val="00091F32"/>
    <w:rsid w:val="000938D4"/>
    <w:rsid w:val="0009690A"/>
    <w:rsid w:val="000A51DD"/>
    <w:rsid w:val="000B7110"/>
    <w:rsid w:val="000C01FF"/>
    <w:rsid w:val="000C1A2F"/>
    <w:rsid w:val="000C5B79"/>
    <w:rsid w:val="000C7788"/>
    <w:rsid w:val="000D60B0"/>
    <w:rsid w:val="000E0CD1"/>
    <w:rsid w:val="000E35C3"/>
    <w:rsid w:val="000E4279"/>
    <w:rsid w:val="000E4E32"/>
    <w:rsid w:val="000E7499"/>
    <w:rsid w:val="00111DD8"/>
    <w:rsid w:val="00113B7E"/>
    <w:rsid w:val="00114B57"/>
    <w:rsid w:val="001156F7"/>
    <w:rsid w:val="00117BFB"/>
    <w:rsid w:val="00120B93"/>
    <w:rsid w:val="0012238F"/>
    <w:rsid w:val="001243F9"/>
    <w:rsid w:val="00133386"/>
    <w:rsid w:val="001379DB"/>
    <w:rsid w:val="00143387"/>
    <w:rsid w:val="00147940"/>
    <w:rsid w:val="00152FA8"/>
    <w:rsid w:val="00153CDC"/>
    <w:rsid w:val="00154506"/>
    <w:rsid w:val="001635F0"/>
    <w:rsid w:val="001673B6"/>
    <w:rsid w:val="001675F4"/>
    <w:rsid w:val="001745D2"/>
    <w:rsid w:val="001770A9"/>
    <w:rsid w:val="00181B8D"/>
    <w:rsid w:val="00191709"/>
    <w:rsid w:val="001A1CFF"/>
    <w:rsid w:val="001A6B0A"/>
    <w:rsid w:val="001B5AA7"/>
    <w:rsid w:val="001C73A5"/>
    <w:rsid w:val="001D40F1"/>
    <w:rsid w:val="001D4619"/>
    <w:rsid w:val="001D74DC"/>
    <w:rsid w:val="001E5C50"/>
    <w:rsid w:val="001F05E9"/>
    <w:rsid w:val="001F0E9F"/>
    <w:rsid w:val="001F1C26"/>
    <w:rsid w:val="001F2DD4"/>
    <w:rsid w:val="001F531B"/>
    <w:rsid w:val="001F7D03"/>
    <w:rsid w:val="00201AB0"/>
    <w:rsid w:val="002036AB"/>
    <w:rsid w:val="002040EC"/>
    <w:rsid w:val="00207C5D"/>
    <w:rsid w:val="00214D83"/>
    <w:rsid w:val="00215C1E"/>
    <w:rsid w:val="00216795"/>
    <w:rsid w:val="002255CF"/>
    <w:rsid w:val="00232A01"/>
    <w:rsid w:val="00236AB2"/>
    <w:rsid w:val="002403C7"/>
    <w:rsid w:val="0026016F"/>
    <w:rsid w:val="00260552"/>
    <w:rsid w:val="00262562"/>
    <w:rsid w:val="0026729D"/>
    <w:rsid w:val="00270EFA"/>
    <w:rsid w:val="00270F39"/>
    <w:rsid w:val="002729B7"/>
    <w:rsid w:val="00280AC8"/>
    <w:rsid w:val="00281887"/>
    <w:rsid w:val="0029206E"/>
    <w:rsid w:val="002950B7"/>
    <w:rsid w:val="00295BF9"/>
    <w:rsid w:val="002974D9"/>
    <w:rsid w:val="002A70B1"/>
    <w:rsid w:val="002B219F"/>
    <w:rsid w:val="002B64CF"/>
    <w:rsid w:val="002D12AD"/>
    <w:rsid w:val="002D41FE"/>
    <w:rsid w:val="0030097D"/>
    <w:rsid w:val="00303A4A"/>
    <w:rsid w:val="003040F0"/>
    <w:rsid w:val="00306EB2"/>
    <w:rsid w:val="00307304"/>
    <w:rsid w:val="003232D5"/>
    <w:rsid w:val="00325157"/>
    <w:rsid w:val="0032548F"/>
    <w:rsid w:val="003263A7"/>
    <w:rsid w:val="00332D85"/>
    <w:rsid w:val="003403FA"/>
    <w:rsid w:val="00355667"/>
    <w:rsid w:val="003670C8"/>
    <w:rsid w:val="00371AAF"/>
    <w:rsid w:val="00372E63"/>
    <w:rsid w:val="003A7D2E"/>
    <w:rsid w:val="003B257E"/>
    <w:rsid w:val="003B2FA3"/>
    <w:rsid w:val="003B4EF7"/>
    <w:rsid w:val="003B7831"/>
    <w:rsid w:val="003B7C59"/>
    <w:rsid w:val="003C0715"/>
    <w:rsid w:val="003C3D90"/>
    <w:rsid w:val="003C7219"/>
    <w:rsid w:val="003E729B"/>
    <w:rsid w:val="003F131D"/>
    <w:rsid w:val="00400D09"/>
    <w:rsid w:val="004035DB"/>
    <w:rsid w:val="00404661"/>
    <w:rsid w:val="0040471C"/>
    <w:rsid w:val="00407F33"/>
    <w:rsid w:val="00415E03"/>
    <w:rsid w:val="00422211"/>
    <w:rsid w:val="0042360B"/>
    <w:rsid w:val="00424803"/>
    <w:rsid w:val="0043760E"/>
    <w:rsid w:val="0044604D"/>
    <w:rsid w:val="00453434"/>
    <w:rsid w:val="00465FA7"/>
    <w:rsid w:val="00466C78"/>
    <w:rsid w:val="00475E92"/>
    <w:rsid w:val="004A3946"/>
    <w:rsid w:val="004A63A3"/>
    <w:rsid w:val="004A6FFB"/>
    <w:rsid w:val="004B4E7E"/>
    <w:rsid w:val="004C0536"/>
    <w:rsid w:val="004C2CC9"/>
    <w:rsid w:val="004C37B1"/>
    <w:rsid w:val="004D4238"/>
    <w:rsid w:val="004D74D4"/>
    <w:rsid w:val="00502D69"/>
    <w:rsid w:val="00516488"/>
    <w:rsid w:val="00520C93"/>
    <w:rsid w:val="005214EB"/>
    <w:rsid w:val="0052170B"/>
    <w:rsid w:val="00522522"/>
    <w:rsid w:val="0052632C"/>
    <w:rsid w:val="00533BE6"/>
    <w:rsid w:val="00543345"/>
    <w:rsid w:val="0055033C"/>
    <w:rsid w:val="00550A5F"/>
    <w:rsid w:val="005532C3"/>
    <w:rsid w:val="00554319"/>
    <w:rsid w:val="00561AC1"/>
    <w:rsid w:val="0056377E"/>
    <w:rsid w:val="005665FD"/>
    <w:rsid w:val="00570EB4"/>
    <w:rsid w:val="005762F3"/>
    <w:rsid w:val="00581479"/>
    <w:rsid w:val="005816CB"/>
    <w:rsid w:val="00581AE6"/>
    <w:rsid w:val="005857AE"/>
    <w:rsid w:val="00587D2D"/>
    <w:rsid w:val="005A1CF1"/>
    <w:rsid w:val="005A1EB2"/>
    <w:rsid w:val="005A4F86"/>
    <w:rsid w:val="005B0D10"/>
    <w:rsid w:val="005C4EF4"/>
    <w:rsid w:val="005C7AD9"/>
    <w:rsid w:val="005D1F5D"/>
    <w:rsid w:val="005D24A6"/>
    <w:rsid w:val="005D4B60"/>
    <w:rsid w:val="005D55A6"/>
    <w:rsid w:val="005D69C8"/>
    <w:rsid w:val="005E4BA9"/>
    <w:rsid w:val="005F2992"/>
    <w:rsid w:val="005F5A4A"/>
    <w:rsid w:val="00601E23"/>
    <w:rsid w:val="0060441E"/>
    <w:rsid w:val="00614A9A"/>
    <w:rsid w:val="00630576"/>
    <w:rsid w:val="00641654"/>
    <w:rsid w:val="00652CDA"/>
    <w:rsid w:val="00661E04"/>
    <w:rsid w:val="006671E3"/>
    <w:rsid w:val="00673FD8"/>
    <w:rsid w:val="00682656"/>
    <w:rsid w:val="006866E9"/>
    <w:rsid w:val="00686F50"/>
    <w:rsid w:val="00693524"/>
    <w:rsid w:val="006938C4"/>
    <w:rsid w:val="00696259"/>
    <w:rsid w:val="0069733B"/>
    <w:rsid w:val="006A1447"/>
    <w:rsid w:val="006C0378"/>
    <w:rsid w:val="006C6AB0"/>
    <w:rsid w:val="006C6FC6"/>
    <w:rsid w:val="006E29B2"/>
    <w:rsid w:val="007001AC"/>
    <w:rsid w:val="00701A92"/>
    <w:rsid w:val="00704D35"/>
    <w:rsid w:val="007056EE"/>
    <w:rsid w:val="00714234"/>
    <w:rsid w:val="00727B45"/>
    <w:rsid w:val="0073677D"/>
    <w:rsid w:val="00741455"/>
    <w:rsid w:val="00747CC8"/>
    <w:rsid w:val="007551FB"/>
    <w:rsid w:val="007569E3"/>
    <w:rsid w:val="00762FA1"/>
    <w:rsid w:val="00775B45"/>
    <w:rsid w:val="00781350"/>
    <w:rsid w:val="007859B2"/>
    <w:rsid w:val="0078760B"/>
    <w:rsid w:val="007A1C69"/>
    <w:rsid w:val="007A3D66"/>
    <w:rsid w:val="007A7468"/>
    <w:rsid w:val="007B63BA"/>
    <w:rsid w:val="007D7F88"/>
    <w:rsid w:val="007E5DBE"/>
    <w:rsid w:val="007E7ECC"/>
    <w:rsid w:val="00801803"/>
    <w:rsid w:val="008029B0"/>
    <w:rsid w:val="0080595A"/>
    <w:rsid w:val="00811C8E"/>
    <w:rsid w:val="00813E0F"/>
    <w:rsid w:val="00827FE6"/>
    <w:rsid w:val="00836F73"/>
    <w:rsid w:val="0084008E"/>
    <w:rsid w:val="00840464"/>
    <w:rsid w:val="00851F62"/>
    <w:rsid w:val="00853CB8"/>
    <w:rsid w:val="00861F7A"/>
    <w:rsid w:val="00864EE4"/>
    <w:rsid w:val="0087216F"/>
    <w:rsid w:val="008753B6"/>
    <w:rsid w:val="00882C1F"/>
    <w:rsid w:val="00891B5F"/>
    <w:rsid w:val="0089741E"/>
    <w:rsid w:val="008A236E"/>
    <w:rsid w:val="008C2DA1"/>
    <w:rsid w:val="008C33F5"/>
    <w:rsid w:val="008C6076"/>
    <w:rsid w:val="008D460F"/>
    <w:rsid w:val="009015A5"/>
    <w:rsid w:val="009021E7"/>
    <w:rsid w:val="0091035F"/>
    <w:rsid w:val="00913B42"/>
    <w:rsid w:val="009141CB"/>
    <w:rsid w:val="00935F97"/>
    <w:rsid w:val="00942292"/>
    <w:rsid w:val="00945A54"/>
    <w:rsid w:val="00945E58"/>
    <w:rsid w:val="0094709F"/>
    <w:rsid w:val="00952A82"/>
    <w:rsid w:val="00954B34"/>
    <w:rsid w:val="009635D0"/>
    <w:rsid w:val="00967F30"/>
    <w:rsid w:val="00975D64"/>
    <w:rsid w:val="00983D53"/>
    <w:rsid w:val="009841A0"/>
    <w:rsid w:val="0099008C"/>
    <w:rsid w:val="00997CDB"/>
    <w:rsid w:val="009A0CCC"/>
    <w:rsid w:val="009A59EE"/>
    <w:rsid w:val="009A6524"/>
    <w:rsid w:val="009B796A"/>
    <w:rsid w:val="009C2029"/>
    <w:rsid w:val="009D3278"/>
    <w:rsid w:val="009D4CD6"/>
    <w:rsid w:val="009E1B40"/>
    <w:rsid w:val="009E1C0E"/>
    <w:rsid w:val="009E3321"/>
    <w:rsid w:val="009E57C5"/>
    <w:rsid w:val="009F3053"/>
    <w:rsid w:val="009F530F"/>
    <w:rsid w:val="00A06B2F"/>
    <w:rsid w:val="00A135F8"/>
    <w:rsid w:val="00A138DA"/>
    <w:rsid w:val="00A13C0E"/>
    <w:rsid w:val="00A16731"/>
    <w:rsid w:val="00A179D0"/>
    <w:rsid w:val="00A3254E"/>
    <w:rsid w:val="00A329E9"/>
    <w:rsid w:val="00A34291"/>
    <w:rsid w:val="00A350D2"/>
    <w:rsid w:val="00A36AAC"/>
    <w:rsid w:val="00A36ADC"/>
    <w:rsid w:val="00A425C9"/>
    <w:rsid w:val="00A63563"/>
    <w:rsid w:val="00A64210"/>
    <w:rsid w:val="00A6469E"/>
    <w:rsid w:val="00A94850"/>
    <w:rsid w:val="00AA6680"/>
    <w:rsid w:val="00AB2930"/>
    <w:rsid w:val="00AC131E"/>
    <w:rsid w:val="00AD084E"/>
    <w:rsid w:val="00AE0FD4"/>
    <w:rsid w:val="00AE373F"/>
    <w:rsid w:val="00AE49B0"/>
    <w:rsid w:val="00AE785D"/>
    <w:rsid w:val="00AF14B2"/>
    <w:rsid w:val="00AF29B5"/>
    <w:rsid w:val="00AF2F0D"/>
    <w:rsid w:val="00AF380A"/>
    <w:rsid w:val="00AF6087"/>
    <w:rsid w:val="00AF6A6A"/>
    <w:rsid w:val="00B01916"/>
    <w:rsid w:val="00B01F1D"/>
    <w:rsid w:val="00B06E69"/>
    <w:rsid w:val="00B1510E"/>
    <w:rsid w:val="00B1546E"/>
    <w:rsid w:val="00B17159"/>
    <w:rsid w:val="00B27E4A"/>
    <w:rsid w:val="00B30B60"/>
    <w:rsid w:val="00B335A1"/>
    <w:rsid w:val="00B457AB"/>
    <w:rsid w:val="00B52FB3"/>
    <w:rsid w:val="00B539A0"/>
    <w:rsid w:val="00B53D0D"/>
    <w:rsid w:val="00B5758F"/>
    <w:rsid w:val="00B73651"/>
    <w:rsid w:val="00B82BBE"/>
    <w:rsid w:val="00B87203"/>
    <w:rsid w:val="00B9071F"/>
    <w:rsid w:val="00B91F83"/>
    <w:rsid w:val="00B972BD"/>
    <w:rsid w:val="00B97F35"/>
    <w:rsid w:val="00BA1834"/>
    <w:rsid w:val="00BD3B33"/>
    <w:rsid w:val="00BE6D52"/>
    <w:rsid w:val="00BF1AD1"/>
    <w:rsid w:val="00BF7E68"/>
    <w:rsid w:val="00C16121"/>
    <w:rsid w:val="00C220C2"/>
    <w:rsid w:val="00C24B1E"/>
    <w:rsid w:val="00C25A7D"/>
    <w:rsid w:val="00C2671E"/>
    <w:rsid w:val="00C41928"/>
    <w:rsid w:val="00C457A6"/>
    <w:rsid w:val="00C51D2D"/>
    <w:rsid w:val="00C51D5B"/>
    <w:rsid w:val="00C65624"/>
    <w:rsid w:val="00C738B1"/>
    <w:rsid w:val="00C81407"/>
    <w:rsid w:val="00C923A3"/>
    <w:rsid w:val="00C95F42"/>
    <w:rsid w:val="00CC3726"/>
    <w:rsid w:val="00CC7002"/>
    <w:rsid w:val="00CD74C1"/>
    <w:rsid w:val="00CE167C"/>
    <w:rsid w:val="00CE1902"/>
    <w:rsid w:val="00CE2D01"/>
    <w:rsid w:val="00CF79A6"/>
    <w:rsid w:val="00D1339C"/>
    <w:rsid w:val="00D14B5C"/>
    <w:rsid w:val="00D2147D"/>
    <w:rsid w:val="00D248C9"/>
    <w:rsid w:val="00D277E1"/>
    <w:rsid w:val="00D34D9F"/>
    <w:rsid w:val="00D35922"/>
    <w:rsid w:val="00D44CD6"/>
    <w:rsid w:val="00D700A4"/>
    <w:rsid w:val="00D73943"/>
    <w:rsid w:val="00D75D73"/>
    <w:rsid w:val="00D76A93"/>
    <w:rsid w:val="00D81A2D"/>
    <w:rsid w:val="00D8393F"/>
    <w:rsid w:val="00D91538"/>
    <w:rsid w:val="00D92A66"/>
    <w:rsid w:val="00DA07F6"/>
    <w:rsid w:val="00DA0E79"/>
    <w:rsid w:val="00DA232C"/>
    <w:rsid w:val="00DA58A9"/>
    <w:rsid w:val="00DB1DA7"/>
    <w:rsid w:val="00DB392C"/>
    <w:rsid w:val="00DC22B5"/>
    <w:rsid w:val="00DC3B9E"/>
    <w:rsid w:val="00DC5CE5"/>
    <w:rsid w:val="00DC642D"/>
    <w:rsid w:val="00DC7B47"/>
    <w:rsid w:val="00DD3249"/>
    <w:rsid w:val="00DD3819"/>
    <w:rsid w:val="00DF0899"/>
    <w:rsid w:val="00DF39A3"/>
    <w:rsid w:val="00DF7C6C"/>
    <w:rsid w:val="00E01BC1"/>
    <w:rsid w:val="00E0307F"/>
    <w:rsid w:val="00E0367E"/>
    <w:rsid w:val="00E04DE0"/>
    <w:rsid w:val="00E14BF3"/>
    <w:rsid w:val="00E1608D"/>
    <w:rsid w:val="00E17516"/>
    <w:rsid w:val="00E3164D"/>
    <w:rsid w:val="00E34B2C"/>
    <w:rsid w:val="00E359BC"/>
    <w:rsid w:val="00E42069"/>
    <w:rsid w:val="00E477EF"/>
    <w:rsid w:val="00E47BEA"/>
    <w:rsid w:val="00E5028C"/>
    <w:rsid w:val="00E53C85"/>
    <w:rsid w:val="00E60187"/>
    <w:rsid w:val="00E66E5B"/>
    <w:rsid w:val="00E72169"/>
    <w:rsid w:val="00E85AFD"/>
    <w:rsid w:val="00E938D0"/>
    <w:rsid w:val="00E93BD4"/>
    <w:rsid w:val="00EA4E55"/>
    <w:rsid w:val="00EA53F0"/>
    <w:rsid w:val="00EB0247"/>
    <w:rsid w:val="00EB5780"/>
    <w:rsid w:val="00EC7100"/>
    <w:rsid w:val="00EF38D1"/>
    <w:rsid w:val="00EF4C49"/>
    <w:rsid w:val="00EF6CC0"/>
    <w:rsid w:val="00F01B18"/>
    <w:rsid w:val="00F06B04"/>
    <w:rsid w:val="00F162B4"/>
    <w:rsid w:val="00F20EEB"/>
    <w:rsid w:val="00F237B7"/>
    <w:rsid w:val="00F244CC"/>
    <w:rsid w:val="00F25551"/>
    <w:rsid w:val="00F31297"/>
    <w:rsid w:val="00F5300D"/>
    <w:rsid w:val="00F5380E"/>
    <w:rsid w:val="00F5459D"/>
    <w:rsid w:val="00F622AF"/>
    <w:rsid w:val="00F648F1"/>
    <w:rsid w:val="00F66FD4"/>
    <w:rsid w:val="00F72DFB"/>
    <w:rsid w:val="00F85332"/>
    <w:rsid w:val="00F91697"/>
    <w:rsid w:val="00F916C3"/>
    <w:rsid w:val="00F969C8"/>
    <w:rsid w:val="00F96C14"/>
    <w:rsid w:val="00FA4578"/>
    <w:rsid w:val="00FA4B0E"/>
    <w:rsid w:val="00FA71CB"/>
    <w:rsid w:val="00FB0338"/>
    <w:rsid w:val="00FB155A"/>
    <w:rsid w:val="00FB1789"/>
    <w:rsid w:val="00FD550E"/>
    <w:rsid w:val="00FD724C"/>
    <w:rsid w:val="00FD7345"/>
    <w:rsid w:val="00FE006E"/>
    <w:rsid w:val="00FF24E3"/>
    <w:rsid w:val="00FF5F09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10D6D0"/>
  <w15:docId w15:val="{BE61C6DB-783A-4957-895B-30815CE9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5D0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Textodelmarcadordeposicin">
    <w:name w:val="Placeholder Text"/>
    <w:basedOn w:val="Fuentedeprrafopredeter"/>
    <w:uiPriority w:val="99"/>
    <w:semiHidden/>
    <w:rsid w:val="00F3129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ran\Documents\Plantillas%20personalizadas%20de%20Office\Actividades%20de%20Aprendizaje%202020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1099E3D-C769-4068-AD77-91A50A15F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Actividades de Aprendizaje 2020</Template>
  <TotalTime>1</TotalTime>
  <Pages>3</Pages>
  <Words>424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2755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Andres Garcia Peña</dc:creator>
  <cp:keywords>Plantilla Guia de Aprendizaje</cp:keywords>
  <dc:description/>
  <cp:lastModifiedBy>Luis Eduardo</cp:lastModifiedBy>
  <cp:revision>2</cp:revision>
  <cp:lastPrinted>2021-07-21T00:47:00Z</cp:lastPrinted>
  <dcterms:created xsi:type="dcterms:W3CDTF">2026-05-12T18:52:00Z</dcterms:created>
  <dcterms:modified xsi:type="dcterms:W3CDTF">2026-05-12T18:52:00Z</dcterms:modified>
</cp:coreProperties>
</file>